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F43" w:rsidRDefault="00A45F43" w:rsidP="00B8204E">
      <w:pPr>
        <w:tabs>
          <w:tab w:val="left" w:pos="414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14FD7" w:rsidRDefault="00914FD7" w:rsidP="00B8204E">
      <w:pPr>
        <w:tabs>
          <w:tab w:val="left" w:pos="414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14FD7" w:rsidRPr="00B8204E" w:rsidRDefault="00914FD7" w:rsidP="00B8204E">
      <w:pPr>
        <w:tabs>
          <w:tab w:val="left" w:pos="414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5C7476" w:rsidRPr="00B8204E" w:rsidRDefault="005C7476" w:rsidP="00B8204E">
      <w:pPr>
        <w:tabs>
          <w:tab w:val="left" w:pos="414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5C7476" w:rsidRPr="00B8204E" w:rsidRDefault="005C7476" w:rsidP="00B8204E">
      <w:pPr>
        <w:tabs>
          <w:tab w:val="left" w:pos="414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8166BA" w:rsidRDefault="008166BA" w:rsidP="008166BA">
      <w:pPr>
        <w:tabs>
          <w:tab w:val="left" w:pos="41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РАСПОРЯЖЕНИЕ</w:t>
      </w:r>
    </w:p>
    <w:p w:rsidR="008166BA" w:rsidRPr="00B8204E" w:rsidRDefault="008166BA" w:rsidP="008166BA">
      <w:pPr>
        <w:tabs>
          <w:tab w:val="left" w:pos="41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66BA" w:rsidRPr="00B8204E" w:rsidRDefault="008166BA" w:rsidP="008166BA">
      <w:pPr>
        <w:tabs>
          <w:tab w:val="left" w:pos="41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66BA" w:rsidRPr="00B8204E" w:rsidRDefault="008166BA" w:rsidP="008166BA">
      <w:pPr>
        <w:tabs>
          <w:tab w:val="left" w:pos="41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70D4" w:rsidRDefault="00D06DF4" w:rsidP="007619C7">
      <w:pPr>
        <w:tabs>
          <w:tab w:val="left" w:pos="4253"/>
        </w:tabs>
        <w:spacing w:after="0" w:line="240" w:lineRule="exact"/>
        <w:ind w:right="-2"/>
        <w:contextualSpacing/>
        <w:jc w:val="both"/>
        <w:rPr>
          <w:rFonts w:ascii="Times New Roman" w:hAnsi="Times New Roman"/>
          <w:sz w:val="28"/>
          <w:szCs w:val="28"/>
        </w:rPr>
      </w:pPr>
      <w:r w:rsidRPr="00F30949">
        <w:rPr>
          <w:rFonts w:ascii="Times New Roman" w:hAnsi="Times New Roman"/>
          <w:sz w:val="28"/>
          <w:szCs w:val="28"/>
        </w:rPr>
        <w:t>О</w:t>
      </w:r>
      <w:r w:rsidR="009B0FED">
        <w:rPr>
          <w:rFonts w:ascii="Times New Roman" w:hAnsi="Times New Roman"/>
          <w:sz w:val="28"/>
          <w:szCs w:val="28"/>
        </w:rPr>
        <w:t xml:space="preserve">б организации </w:t>
      </w:r>
      <w:r w:rsidR="00E47507">
        <w:rPr>
          <w:rFonts w:ascii="Times New Roman" w:hAnsi="Times New Roman"/>
          <w:sz w:val="28"/>
          <w:szCs w:val="28"/>
        </w:rPr>
        <w:t xml:space="preserve">проведения мероприятий, включенных в </w:t>
      </w:r>
      <w:r w:rsidR="009B0FED">
        <w:rPr>
          <w:rFonts w:ascii="Times New Roman" w:eastAsia="Calibri" w:hAnsi="Times New Roman"/>
          <w:sz w:val="28"/>
          <w:szCs w:val="28"/>
          <w:lang w:eastAsia="ar-SA"/>
        </w:rPr>
        <w:t>государственно</w:t>
      </w:r>
      <w:r w:rsidR="00E47507">
        <w:rPr>
          <w:rFonts w:ascii="Times New Roman" w:eastAsia="Calibri" w:hAnsi="Times New Roman"/>
          <w:sz w:val="28"/>
          <w:szCs w:val="28"/>
          <w:lang w:eastAsia="ar-SA"/>
        </w:rPr>
        <w:t>е</w:t>
      </w:r>
      <w:r w:rsidR="009B0FED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A935E5">
        <w:rPr>
          <w:rFonts w:ascii="Times New Roman" w:eastAsia="Calibri" w:hAnsi="Times New Roman"/>
          <w:sz w:val="28"/>
          <w:szCs w:val="28"/>
          <w:lang w:eastAsia="ar-SA"/>
        </w:rPr>
        <w:br/>
      </w:r>
      <w:r w:rsidR="009B0FED">
        <w:rPr>
          <w:rFonts w:ascii="Times New Roman" w:eastAsia="Calibri" w:hAnsi="Times New Roman"/>
          <w:sz w:val="28"/>
          <w:szCs w:val="28"/>
          <w:lang w:eastAsia="ar-SA"/>
        </w:rPr>
        <w:t>задани</w:t>
      </w:r>
      <w:r w:rsidR="00E47507">
        <w:rPr>
          <w:rFonts w:ascii="Times New Roman" w:eastAsia="Calibri" w:hAnsi="Times New Roman"/>
          <w:sz w:val="28"/>
          <w:szCs w:val="28"/>
          <w:lang w:eastAsia="ar-SA"/>
        </w:rPr>
        <w:t>е</w:t>
      </w:r>
      <w:r w:rsidR="009B0FED">
        <w:rPr>
          <w:rFonts w:ascii="Times New Roman" w:eastAsia="Calibri" w:hAnsi="Times New Roman"/>
          <w:sz w:val="28"/>
          <w:szCs w:val="28"/>
          <w:lang w:eastAsia="ar-SA"/>
        </w:rPr>
        <w:t xml:space="preserve"> на оказание государственных услуг (выполнение работ) на 202</w:t>
      </w:r>
      <w:r w:rsidR="00E47507">
        <w:rPr>
          <w:rFonts w:ascii="Times New Roman" w:eastAsia="Calibri" w:hAnsi="Times New Roman"/>
          <w:sz w:val="28"/>
          <w:szCs w:val="28"/>
          <w:lang w:eastAsia="ar-SA"/>
        </w:rPr>
        <w:t>3</w:t>
      </w:r>
      <w:r w:rsidR="009B0FED">
        <w:rPr>
          <w:rFonts w:ascii="Times New Roman" w:eastAsia="Calibri" w:hAnsi="Times New Roman"/>
          <w:sz w:val="28"/>
          <w:szCs w:val="28"/>
          <w:lang w:eastAsia="ar-SA"/>
        </w:rPr>
        <w:t xml:space="preserve"> год</w:t>
      </w:r>
      <w:r w:rsidRPr="00F30949">
        <w:rPr>
          <w:rFonts w:ascii="Times New Roman" w:hAnsi="Times New Roman"/>
          <w:sz w:val="28"/>
          <w:szCs w:val="28"/>
        </w:rPr>
        <w:t xml:space="preserve"> </w:t>
      </w:r>
    </w:p>
    <w:p w:rsidR="007619C7" w:rsidRDefault="007619C7" w:rsidP="00B8204E">
      <w:pPr>
        <w:tabs>
          <w:tab w:val="left" w:pos="425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619C7" w:rsidRDefault="007619C7" w:rsidP="00B8204E">
      <w:pPr>
        <w:tabs>
          <w:tab w:val="left" w:pos="425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A0CDF" w:rsidRDefault="009B0FED" w:rsidP="003E16ED">
      <w:pPr>
        <w:tabs>
          <w:tab w:val="left" w:pos="425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>В целях выполнения</w:t>
      </w:r>
      <w:r w:rsidR="00AA0CDF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r w:rsidR="00F95322">
        <w:rPr>
          <w:rFonts w:ascii="Times New Roman" w:eastAsia="Calibri" w:hAnsi="Times New Roman"/>
          <w:sz w:val="28"/>
          <w:szCs w:val="28"/>
          <w:lang w:eastAsia="ar-SA"/>
        </w:rPr>
        <w:t>профессиональными образовательными организациями, подведомственными министерству образования и науки Хабаровского края (далее – ПОО</w:t>
      </w:r>
      <w:r w:rsidR="004C5D8F">
        <w:rPr>
          <w:rFonts w:ascii="Times New Roman" w:eastAsia="Calibri" w:hAnsi="Times New Roman"/>
          <w:sz w:val="28"/>
          <w:szCs w:val="28"/>
          <w:lang w:eastAsia="ar-SA"/>
        </w:rPr>
        <w:t>, министерство</w:t>
      </w:r>
      <w:r w:rsidR="00F95322">
        <w:rPr>
          <w:rFonts w:ascii="Times New Roman" w:eastAsia="Calibri" w:hAnsi="Times New Roman"/>
          <w:sz w:val="28"/>
          <w:szCs w:val="28"/>
          <w:lang w:eastAsia="ar-SA"/>
        </w:rPr>
        <w:t>)</w:t>
      </w:r>
      <w:r w:rsidR="00097D01">
        <w:rPr>
          <w:rFonts w:ascii="Times New Roman" w:eastAsia="Calibri" w:hAnsi="Times New Roman"/>
          <w:sz w:val="28"/>
          <w:szCs w:val="28"/>
          <w:lang w:eastAsia="ar-SA"/>
        </w:rPr>
        <w:t>,</w:t>
      </w:r>
      <w:r w:rsidR="00F95322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ar-SA"/>
        </w:rPr>
        <w:t>государственного задания на оказание государственных услуг (выполнение работ) на 2023 год</w:t>
      </w:r>
      <w:r w:rsidR="003D2377">
        <w:rPr>
          <w:rFonts w:ascii="Times New Roman" w:hAnsi="Times New Roman"/>
          <w:color w:val="000000"/>
          <w:sz w:val="28"/>
          <w:szCs w:val="28"/>
          <w:lang w:bidi="ru-RU"/>
        </w:rPr>
        <w:t>:</w:t>
      </w:r>
    </w:p>
    <w:p w:rsidR="00F95322" w:rsidRPr="00E47507" w:rsidRDefault="009B0FED" w:rsidP="00F95322">
      <w:pPr>
        <w:tabs>
          <w:tab w:val="left" w:pos="425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eastAsia="Calibri" w:hAnsi="Times New Roman"/>
          <w:sz w:val="28"/>
          <w:szCs w:val="28"/>
          <w:lang w:eastAsia="ar-SA"/>
        </w:rPr>
        <w:t>1</w:t>
      </w:r>
      <w:r w:rsidR="009A603C">
        <w:rPr>
          <w:rFonts w:ascii="Times New Roman" w:eastAsia="Calibri" w:hAnsi="Times New Roman"/>
          <w:sz w:val="28"/>
          <w:szCs w:val="28"/>
          <w:lang w:eastAsia="ar-SA"/>
        </w:rPr>
        <w:t xml:space="preserve">. </w:t>
      </w:r>
      <w:r w:rsidR="00CE018F" w:rsidRPr="00E0457B">
        <w:rPr>
          <w:rFonts w:ascii="Times New Roman" w:eastAsia="Calibri" w:hAnsi="Times New Roman"/>
          <w:sz w:val="28"/>
          <w:szCs w:val="28"/>
          <w:lang w:eastAsia="ar-SA"/>
        </w:rPr>
        <w:t xml:space="preserve">Утвердить </w:t>
      </w:r>
      <w:r>
        <w:rPr>
          <w:rFonts w:ascii="Times New Roman" w:eastAsia="Calibri" w:hAnsi="Times New Roman"/>
          <w:sz w:val="28"/>
          <w:szCs w:val="28"/>
          <w:lang w:eastAsia="ar-SA"/>
        </w:rPr>
        <w:t xml:space="preserve">График проведения мероприятий, включенных в </w:t>
      </w:r>
      <w:r w:rsidR="00F95322">
        <w:rPr>
          <w:rFonts w:ascii="Times New Roman" w:eastAsia="Calibri" w:hAnsi="Times New Roman"/>
          <w:sz w:val="28"/>
          <w:szCs w:val="28"/>
          <w:lang w:eastAsia="ar-SA"/>
        </w:rPr>
        <w:t xml:space="preserve">государственные задания на оказание государственных услуг (выполнение работ) </w:t>
      </w:r>
      <w:r w:rsidR="00F95322" w:rsidRPr="00E47507">
        <w:rPr>
          <w:rFonts w:ascii="Times New Roman" w:eastAsia="Calibri" w:hAnsi="Times New Roman"/>
          <w:spacing w:val="-4"/>
          <w:sz w:val="28"/>
          <w:szCs w:val="28"/>
          <w:lang w:eastAsia="ar-SA"/>
        </w:rPr>
        <w:t>на</w:t>
      </w:r>
      <w:r w:rsidR="000B45AB" w:rsidRPr="00E47507">
        <w:rPr>
          <w:rFonts w:ascii="Times New Roman" w:eastAsia="Calibri" w:hAnsi="Times New Roman"/>
          <w:spacing w:val="-4"/>
          <w:sz w:val="28"/>
          <w:szCs w:val="28"/>
          <w:lang w:eastAsia="ar-SA"/>
        </w:rPr>
        <w:t> </w:t>
      </w:r>
      <w:r w:rsidR="00F95322" w:rsidRPr="00E47507">
        <w:rPr>
          <w:rFonts w:ascii="Times New Roman" w:eastAsia="Calibri" w:hAnsi="Times New Roman"/>
          <w:spacing w:val="-4"/>
          <w:sz w:val="28"/>
          <w:szCs w:val="28"/>
          <w:lang w:eastAsia="ar-SA"/>
        </w:rPr>
        <w:t xml:space="preserve">2023 год профессиональным образовательным организациям, подведомственным </w:t>
      </w:r>
      <w:r w:rsidR="00F95322" w:rsidRPr="00E47507">
        <w:rPr>
          <w:rFonts w:ascii="Times New Roman" w:eastAsia="Calibri" w:hAnsi="Times New Roman"/>
          <w:sz w:val="28"/>
          <w:szCs w:val="28"/>
          <w:lang w:eastAsia="ar-SA"/>
        </w:rPr>
        <w:t xml:space="preserve">министерству образования и науки Хабаровского края (далее – </w:t>
      </w:r>
      <w:r w:rsidR="000B45AB" w:rsidRPr="00E47507">
        <w:rPr>
          <w:rFonts w:ascii="Times New Roman" w:eastAsia="Calibri" w:hAnsi="Times New Roman"/>
          <w:sz w:val="28"/>
          <w:szCs w:val="28"/>
          <w:lang w:eastAsia="ar-SA"/>
        </w:rPr>
        <w:t>График</w:t>
      </w:r>
      <w:r w:rsidR="00F95322" w:rsidRPr="00E47507">
        <w:rPr>
          <w:rFonts w:ascii="Times New Roman" w:eastAsia="Calibri" w:hAnsi="Times New Roman"/>
          <w:sz w:val="28"/>
          <w:szCs w:val="28"/>
          <w:lang w:eastAsia="ar-SA"/>
        </w:rPr>
        <w:t>)</w:t>
      </w:r>
      <w:r w:rsidR="000B45AB" w:rsidRPr="00E47507">
        <w:rPr>
          <w:rFonts w:ascii="Times New Roman" w:eastAsia="Calibri" w:hAnsi="Times New Roman"/>
          <w:sz w:val="28"/>
          <w:szCs w:val="28"/>
          <w:lang w:eastAsia="ar-SA"/>
        </w:rPr>
        <w:t>.</w:t>
      </w:r>
    </w:p>
    <w:p w:rsidR="009A603C" w:rsidRPr="009A603C" w:rsidRDefault="000B45AB" w:rsidP="003E16ED">
      <w:pPr>
        <w:tabs>
          <w:tab w:val="left" w:pos="425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>
        <w:rPr>
          <w:rFonts w:ascii="Times New Roman" w:eastAsia="Calibri" w:hAnsi="Times New Roman"/>
          <w:sz w:val="28"/>
          <w:szCs w:val="28"/>
          <w:lang w:eastAsia="ar-SA"/>
        </w:rPr>
        <w:t>2</w:t>
      </w:r>
      <w:r w:rsidR="009A603C" w:rsidRPr="009A603C">
        <w:rPr>
          <w:rFonts w:ascii="Times New Roman" w:eastAsia="Calibri" w:hAnsi="Times New Roman"/>
          <w:sz w:val="28"/>
          <w:szCs w:val="28"/>
          <w:lang w:eastAsia="ar-SA"/>
        </w:rPr>
        <w:t xml:space="preserve">. </w:t>
      </w:r>
      <w:r>
        <w:rPr>
          <w:rFonts w:ascii="Times New Roman" w:eastAsia="Calibri" w:hAnsi="Times New Roman"/>
          <w:sz w:val="28"/>
          <w:szCs w:val="28"/>
          <w:lang w:eastAsia="ar-SA"/>
        </w:rPr>
        <w:t>Руководителям ПОО, перечисленных в Графике</w:t>
      </w:r>
      <w:r w:rsidR="009A603C" w:rsidRPr="009A603C">
        <w:rPr>
          <w:rFonts w:ascii="Times New Roman" w:eastAsia="Calibri" w:hAnsi="Times New Roman"/>
          <w:sz w:val="28"/>
          <w:szCs w:val="28"/>
          <w:lang w:eastAsia="ar-SA"/>
        </w:rPr>
        <w:t>:</w:t>
      </w:r>
    </w:p>
    <w:p w:rsidR="00386C56" w:rsidRDefault="009A603C" w:rsidP="003E16ED">
      <w:pPr>
        <w:tabs>
          <w:tab w:val="left" w:pos="425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>
        <w:rPr>
          <w:rFonts w:ascii="Times New Roman" w:eastAsia="Calibri" w:hAnsi="Times New Roman"/>
          <w:sz w:val="28"/>
          <w:szCs w:val="28"/>
          <w:lang w:eastAsia="ar-SA"/>
        </w:rPr>
        <w:t xml:space="preserve">1) </w:t>
      </w:r>
      <w:r w:rsidR="00386C56">
        <w:rPr>
          <w:rFonts w:ascii="Times New Roman" w:eastAsia="Calibri" w:hAnsi="Times New Roman"/>
          <w:sz w:val="28"/>
          <w:szCs w:val="28"/>
          <w:lang w:eastAsia="ar-SA"/>
        </w:rPr>
        <w:t xml:space="preserve">при выполнении работ по организации и проведению мероприятий, перечисленных </w:t>
      </w:r>
      <w:r w:rsidR="00A935E5">
        <w:rPr>
          <w:rFonts w:ascii="Times New Roman" w:eastAsia="Calibri" w:hAnsi="Times New Roman"/>
          <w:sz w:val="28"/>
          <w:szCs w:val="28"/>
          <w:lang w:eastAsia="ar-SA"/>
        </w:rPr>
        <w:t>в разделах 1</w:t>
      </w:r>
      <w:r w:rsidR="001D135A">
        <w:rPr>
          <w:rFonts w:ascii="Times New Roman" w:eastAsia="Calibri" w:hAnsi="Times New Roman"/>
          <w:sz w:val="28"/>
          <w:szCs w:val="28"/>
          <w:lang w:eastAsia="ar-SA"/>
        </w:rPr>
        <w:t xml:space="preserve"> – 3</w:t>
      </w:r>
      <w:r w:rsidR="00A935E5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386C56">
        <w:rPr>
          <w:rFonts w:ascii="Times New Roman" w:eastAsia="Calibri" w:hAnsi="Times New Roman"/>
          <w:sz w:val="28"/>
          <w:szCs w:val="28"/>
          <w:lang w:eastAsia="ar-SA"/>
        </w:rPr>
        <w:t>График</w:t>
      </w:r>
      <w:r w:rsidR="00A935E5">
        <w:rPr>
          <w:rFonts w:ascii="Times New Roman" w:eastAsia="Calibri" w:hAnsi="Times New Roman"/>
          <w:sz w:val="28"/>
          <w:szCs w:val="28"/>
          <w:lang w:eastAsia="ar-SA"/>
        </w:rPr>
        <w:t>а</w:t>
      </w:r>
      <w:r w:rsidR="00386C56">
        <w:rPr>
          <w:rFonts w:ascii="Times New Roman" w:eastAsia="Calibri" w:hAnsi="Times New Roman"/>
          <w:sz w:val="28"/>
          <w:szCs w:val="28"/>
          <w:lang w:eastAsia="ar-SA"/>
        </w:rPr>
        <w:t>:</w:t>
      </w:r>
    </w:p>
    <w:p w:rsidR="009A603C" w:rsidRPr="009A603C" w:rsidRDefault="00386C56" w:rsidP="003E16ED">
      <w:pPr>
        <w:tabs>
          <w:tab w:val="left" w:pos="425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>
        <w:rPr>
          <w:rFonts w:ascii="Times New Roman" w:eastAsia="Calibri" w:hAnsi="Times New Roman"/>
          <w:sz w:val="28"/>
          <w:szCs w:val="28"/>
          <w:lang w:eastAsia="ar-SA"/>
        </w:rPr>
        <w:t xml:space="preserve">а) </w:t>
      </w:r>
      <w:r w:rsidR="009A603C" w:rsidRPr="009A603C">
        <w:rPr>
          <w:rFonts w:ascii="Times New Roman" w:eastAsia="Calibri" w:hAnsi="Times New Roman"/>
          <w:sz w:val="28"/>
          <w:szCs w:val="28"/>
          <w:lang w:eastAsia="ar-SA"/>
        </w:rPr>
        <w:t xml:space="preserve">обеспечить информационное сопровождение </w:t>
      </w:r>
      <w:r w:rsidR="000B45AB">
        <w:rPr>
          <w:rFonts w:ascii="Times New Roman" w:eastAsia="Calibri" w:hAnsi="Times New Roman"/>
          <w:sz w:val="28"/>
          <w:szCs w:val="28"/>
          <w:lang w:eastAsia="ar-SA"/>
        </w:rPr>
        <w:t xml:space="preserve">мероприятий, </w:t>
      </w:r>
      <w:r w:rsidR="00AB47C8">
        <w:rPr>
          <w:rFonts w:ascii="Times New Roman" w:eastAsia="Calibri" w:hAnsi="Times New Roman"/>
          <w:sz w:val="28"/>
          <w:szCs w:val="28"/>
          <w:lang w:eastAsia="ar-SA"/>
        </w:rPr>
        <w:t xml:space="preserve">в том числе </w:t>
      </w:r>
      <w:r w:rsidR="009A603C">
        <w:rPr>
          <w:rFonts w:ascii="Times New Roman" w:eastAsia="Calibri" w:hAnsi="Times New Roman"/>
          <w:sz w:val="28"/>
          <w:szCs w:val="28"/>
          <w:lang w:eastAsia="ar-SA"/>
        </w:rPr>
        <w:t xml:space="preserve">путем размещения информации о </w:t>
      </w:r>
      <w:r w:rsidR="000B45AB">
        <w:rPr>
          <w:rFonts w:ascii="Times New Roman" w:eastAsia="Calibri" w:hAnsi="Times New Roman"/>
          <w:sz w:val="28"/>
          <w:szCs w:val="28"/>
          <w:lang w:eastAsia="ar-SA"/>
        </w:rPr>
        <w:t>них</w:t>
      </w:r>
      <w:r w:rsidR="009A603C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9A603C" w:rsidRPr="009A603C">
        <w:rPr>
          <w:rFonts w:ascii="Times New Roman" w:eastAsia="Calibri" w:hAnsi="Times New Roman"/>
          <w:sz w:val="28"/>
          <w:szCs w:val="28"/>
          <w:lang w:eastAsia="ar-SA"/>
        </w:rPr>
        <w:t>(включая По</w:t>
      </w:r>
      <w:r w:rsidR="004B2F52">
        <w:rPr>
          <w:rFonts w:ascii="Times New Roman" w:eastAsia="Calibri" w:hAnsi="Times New Roman"/>
          <w:sz w:val="28"/>
          <w:szCs w:val="28"/>
          <w:lang w:eastAsia="ar-SA"/>
        </w:rPr>
        <w:t>ложения об</w:t>
      </w:r>
      <w:r w:rsidR="009A603C" w:rsidRPr="009A603C">
        <w:rPr>
          <w:rFonts w:ascii="Times New Roman" w:eastAsia="Calibri" w:hAnsi="Times New Roman"/>
          <w:sz w:val="28"/>
          <w:szCs w:val="28"/>
          <w:lang w:eastAsia="ar-SA"/>
        </w:rPr>
        <w:t xml:space="preserve"> организации и проведени</w:t>
      </w:r>
      <w:r w:rsidR="004B2F52">
        <w:rPr>
          <w:rFonts w:ascii="Times New Roman" w:eastAsia="Calibri" w:hAnsi="Times New Roman"/>
          <w:sz w:val="28"/>
          <w:szCs w:val="28"/>
          <w:lang w:eastAsia="ar-SA"/>
        </w:rPr>
        <w:t>и мероприятий</w:t>
      </w:r>
      <w:r w:rsidR="009A603C" w:rsidRPr="009A603C">
        <w:rPr>
          <w:rFonts w:ascii="Times New Roman" w:eastAsia="Calibri" w:hAnsi="Times New Roman"/>
          <w:sz w:val="28"/>
          <w:szCs w:val="28"/>
          <w:lang w:eastAsia="ar-SA"/>
        </w:rPr>
        <w:t xml:space="preserve">, уведомления о ключевых событиях, результаты) на </w:t>
      </w:r>
      <w:r w:rsidR="004B2F52">
        <w:rPr>
          <w:rFonts w:ascii="Times New Roman" w:eastAsia="Calibri" w:hAnsi="Times New Roman"/>
          <w:sz w:val="28"/>
          <w:szCs w:val="28"/>
          <w:lang w:eastAsia="ar-SA"/>
        </w:rPr>
        <w:t>официальных сайтах ПОО</w:t>
      </w:r>
      <w:r w:rsidR="009A603C" w:rsidRPr="009A603C">
        <w:rPr>
          <w:rFonts w:ascii="Times New Roman" w:eastAsia="Calibri" w:hAnsi="Times New Roman"/>
          <w:sz w:val="28"/>
          <w:szCs w:val="28"/>
          <w:lang w:eastAsia="ar-SA"/>
        </w:rPr>
        <w:t>;</w:t>
      </w:r>
    </w:p>
    <w:p w:rsidR="003B3F69" w:rsidRPr="009422B1" w:rsidRDefault="009A603C" w:rsidP="003B3F69">
      <w:pPr>
        <w:tabs>
          <w:tab w:val="left" w:pos="425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386C56">
        <w:rPr>
          <w:rFonts w:ascii="Times New Roman" w:eastAsia="Calibri" w:hAnsi="Times New Roman"/>
          <w:sz w:val="28"/>
          <w:szCs w:val="28"/>
          <w:lang w:eastAsia="ar-SA"/>
        </w:rPr>
        <w:t>б</w:t>
      </w:r>
      <w:r>
        <w:rPr>
          <w:rFonts w:ascii="Times New Roman" w:eastAsia="Calibri" w:hAnsi="Times New Roman"/>
          <w:sz w:val="28"/>
          <w:szCs w:val="28"/>
          <w:lang w:eastAsia="ar-SA"/>
        </w:rPr>
        <w:t>)</w:t>
      </w:r>
      <w:r w:rsidRPr="009A603C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3B3F69">
        <w:rPr>
          <w:rFonts w:ascii="Times New Roman" w:hAnsi="Times New Roman"/>
          <w:spacing w:val="-1"/>
          <w:sz w:val="28"/>
          <w:szCs w:val="28"/>
        </w:rPr>
        <w:t xml:space="preserve">обеспечить материально-техническую готовность </w:t>
      </w:r>
      <w:r w:rsidR="00964C2F">
        <w:rPr>
          <w:rFonts w:ascii="Times New Roman" w:hAnsi="Times New Roman"/>
          <w:spacing w:val="-1"/>
          <w:sz w:val="28"/>
          <w:szCs w:val="28"/>
        </w:rPr>
        <w:t>ПОО</w:t>
      </w:r>
      <w:r w:rsidR="003B3F69">
        <w:rPr>
          <w:rFonts w:ascii="Times New Roman" w:hAnsi="Times New Roman"/>
          <w:spacing w:val="-1"/>
          <w:sz w:val="28"/>
          <w:szCs w:val="28"/>
        </w:rPr>
        <w:t xml:space="preserve"> к проведению мероприятий</w:t>
      </w:r>
      <w:r w:rsidR="003B3F69" w:rsidRPr="009422B1">
        <w:rPr>
          <w:rFonts w:ascii="Times New Roman" w:hAnsi="Times New Roman"/>
          <w:spacing w:val="-1"/>
          <w:sz w:val="28"/>
          <w:szCs w:val="28"/>
        </w:rPr>
        <w:t>;</w:t>
      </w:r>
    </w:p>
    <w:p w:rsidR="003B3F69" w:rsidRDefault="00386C56" w:rsidP="003B3F69">
      <w:pPr>
        <w:tabs>
          <w:tab w:val="left" w:pos="425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в</w:t>
      </w:r>
      <w:r w:rsidR="003B3F69">
        <w:rPr>
          <w:rFonts w:ascii="Times New Roman" w:hAnsi="Times New Roman"/>
          <w:spacing w:val="-1"/>
          <w:sz w:val="28"/>
          <w:szCs w:val="28"/>
        </w:rPr>
        <w:t>) организовать проживание и питание участников мероприятий – в случае очного проведения мероприяти</w:t>
      </w:r>
      <w:r w:rsidR="001207AD">
        <w:rPr>
          <w:rFonts w:ascii="Times New Roman" w:hAnsi="Times New Roman"/>
          <w:spacing w:val="-1"/>
          <w:sz w:val="28"/>
          <w:szCs w:val="28"/>
        </w:rPr>
        <w:t>й</w:t>
      </w:r>
      <w:r w:rsidR="003B3F69">
        <w:rPr>
          <w:rFonts w:ascii="Times New Roman" w:hAnsi="Times New Roman"/>
          <w:spacing w:val="-1"/>
          <w:sz w:val="28"/>
          <w:szCs w:val="28"/>
        </w:rPr>
        <w:t>;</w:t>
      </w:r>
    </w:p>
    <w:p w:rsidR="009A603C" w:rsidRPr="00AB47C8" w:rsidRDefault="00386C56" w:rsidP="00AB47C8">
      <w:pPr>
        <w:tabs>
          <w:tab w:val="left" w:pos="425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>
        <w:rPr>
          <w:rFonts w:ascii="Times New Roman" w:eastAsia="Calibri" w:hAnsi="Times New Roman"/>
          <w:sz w:val="28"/>
          <w:szCs w:val="28"/>
          <w:lang w:eastAsia="ar-SA"/>
        </w:rPr>
        <w:t>г</w:t>
      </w:r>
      <w:r w:rsidR="003B3F69" w:rsidRPr="00AB47C8">
        <w:rPr>
          <w:rFonts w:ascii="Times New Roman" w:eastAsia="Calibri" w:hAnsi="Times New Roman"/>
          <w:sz w:val="28"/>
          <w:szCs w:val="28"/>
          <w:lang w:eastAsia="ar-SA"/>
        </w:rPr>
        <w:t xml:space="preserve">) </w:t>
      </w:r>
      <w:r w:rsidR="009A603C" w:rsidRPr="00AB47C8">
        <w:rPr>
          <w:rFonts w:ascii="Times New Roman" w:eastAsia="Calibri" w:hAnsi="Times New Roman"/>
          <w:sz w:val="28"/>
          <w:szCs w:val="28"/>
          <w:lang w:eastAsia="ar-SA"/>
        </w:rPr>
        <w:t xml:space="preserve">за счет средств субсидий </w:t>
      </w:r>
      <w:r w:rsidR="006D5D9E" w:rsidRPr="00AB47C8">
        <w:rPr>
          <w:rFonts w:ascii="Times New Roman" w:eastAsia="Calibri" w:hAnsi="Times New Roman"/>
          <w:sz w:val="28"/>
          <w:szCs w:val="28"/>
          <w:lang w:eastAsia="ar-SA"/>
        </w:rPr>
        <w:t xml:space="preserve">из краевого бюджета </w:t>
      </w:r>
      <w:r w:rsidR="009A603C" w:rsidRPr="00AB47C8">
        <w:rPr>
          <w:rFonts w:ascii="Times New Roman" w:eastAsia="Calibri" w:hAnsi="Times New Roman"/>
          <w:sz w:val="28"/>
          <w:szCs w:val="28"/>
          <w:lang w:eastAsia="ar-SA"/>
        </w:rPr>
        <w:t>на финансовое обеспечение выполнения государственного задания на оказание государственных услуг (выполнение работ) на 202</w:t>
      </w:r>
      <w:r w:rsidR="003B3F69" w:rsidRPr="00AB47C8">
        <w:rPr>
          <w:rFonts w:ascii="Times New Roman" w:eastAsia="Calibri" w:hAnsi="Times New Roman"/>
          <w:sz w:val="28"/>
          <w:szCs w:val="28"/>
          <w:lang w:eastAsia="ar-SA"/>
        </w:rPr>
        <w:t>3</w:t>
      </w:r>
      <w:r w:rsidR="009A603C" w:rsidRPr="00AB47C8">
        <w:rPr>
          <w:rFonts w:ascii="Times New Roman" w:eastAsia="Calibri" w:hAnsi="Times New Roman"/>
          <w:sz w:val="28"/>
          <w:szCs w:val="28"/>
          <w:lang w:eastAsia="ar-SA"/>
        </w:rPr>
        <w:t xml:space="preserve"> год оплатить расходы на организацию и</w:t>
      </w:r>
      <w:r w:rsidR="00AF7D84" w:rsidRPr="00AB47C8">
        <w:rPr>
          <w:rFonts w:ascii="Times New Roman" w:eastAsia="Calibri" w:hAnsi="Times New Roman"/>
          <w:sz w:val="28"/>
          <w:szCs w:val="28"/>
          <w:lang w:eastAsia="ar-SA"/>
        </w:rPr>
        <w:t> </w:t>
      </w:r>
      <w:r w:rsidR="009A603C" w:rsidRPr="00AB47C8">
        <w:rPr>
          <w:rFonts w:ascii="Times New Roman" w:eastAsia="Calibri" w:hAnsi="Times New Roman"/>
          <w:sz w:val="28"/>
          <w:szCs w:val="28"/>
          <w:lang w:eastAsia="ar-SA"/>
        </w:rPr>
        <w:t xml:space="preserve">проведение </w:t>
      </w:r>
      <w:r w:rsidR="004614E4">
        <w:rPr>
          <w:rFonts w:ascii="Times New Roman" w:eastAsia="Calibri" w:hAnsi="Times New Roman"/>
          <w:sz w:val="28"/>
          <w:szCs w:val="28"/>
          <w:lang w:eastAsia="ar-SA"/>
        </w:rPr>
        <w:t>мероприятий</w:t>
      </w:r>
      <w:r w:rsidR="009A603C" w:rsidRPr="00AB47C8">
        <w:rPr>
          <w:rFonts w:ascii="Times New Roman" w:eastAsia="Calibri" w:hAnsi="Times New Roman"/>
          <w:sz w:val="28"/>
          <w:szCs w:val="28"/>
          <w:lang w:eastAsia="ar-SA"/>
        </w:rPr>
        <w:t>;</w:t>
      </w:r>
    </w:p>
    <w:p w:rsidR="00386C56" w:rsidRDefault="00386C56" w:rsidP="00AB47C8">
      <w:pPr>
        <w:tabs>
          <w:tab w:val="left" w:pos="425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>
        <w:rPr>
          <w:rFonts w:ascii="Times New Roman" w:eastAsia="Calibri" w:hAnsi="Times New Roman"/>
          <w:sz w:val="28"/>
          <w:szCs w:val="28"/>
          <w:lang w:eastAsia="ar-SA"/>
        </w:rPr>
        <w:t>д</w:t>
      </w:r>
      <w:r w:rsidR="009A603C" w:rsidRPr="00AB47C8">
        <w:rPr>
          <w:rFonts w:ascii="Times New Roman" w:eastAsia="Calibri" w:hAnsi="Times New Roman"/>
          <w:sz w:val="28"/>
          <w:szCs w:val="28"/>
          <w:lang w:eastAsia="ar-SA"/>
        </w:rPr>
        <w:t xml:space="preserve">) в течение рабочего дня, следующего за днем окончания </w:t>
      </w:r>
      <w:r w:rsidR="003B3F69" w:rsidRPr="00AB47C8">
        <w:rPr>
          <w:rFonts w:ascii="Times New Roman" w:eastAsia="Calibri" w:hAnsi="Times New Roman"/>
          <w:sz w:val="28"/>
          <w:szCs w:val="28"/>
          <w:lang w:eastAsia="ar-SA"/>
        </w:rPr>
        <w:t>мероприятия</w:t>
      </w:r>
      <w:r w:rsidR="004614E4">
        <w:rPr>
          <w:rFonts w:ascii="Times New Roman" w:eastAsia="Calibri" w:hAnsi="Times New Roman"/>
          <w:sz w:val="28"/>
          <w:szCs w:val="28"/>
          <w:lang w:eastAsia="ar-SA"/>
        </w:rPr>
        <w:t>,</w:t>
      </w:r>
      <w:r w:rsidR="004614E4" w:rsidRPr="00AB47C8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9A603C" w:rsidRPr="00AB47C8">
        <w:rPr>
          <w:rFonts w:ascii="Times New Roman" w:eastAsia="Calibri" w:hAnsi="Times New Roman"/>
          <w:sz w:val="28"/>
          <w:szCs w:val="28"/>
          <w:lang w:eastAsia="ar-SA"/>
        </w:rPr>
        <w:t>представить отчет о результатах</w:t>
      </w:r>
      <w:r w:rsidR="004614E4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9A603C" w:rsidRPr="00AB47C8">
        <w:rPr>
          <w:rFonts w:ascii="Times New Roman" w:eastAsia="Calibri" w:hAnsi="Times New Roman"/>
          <w:sz w:val="28"/>
          <w:szCs w:val="28"/>
          <w:lang w:eastAsia="ar-SA"/>
        </w:rPr>
        <w:t>в управление профессионального образования министерства</w:t>
      </w:r>
      <w:r>
        <w:rPr>
          <w:rFonts w:ascii="Times New Roman" w:eastAsia="Calibri" w:hAnsi="Times New Roman"/>
          <w:sz w:val="28"/>
          <w:szCs w:val="28"/>
          <w:lang w:eastAsia="ar-SA"/>
        </w:rPr>
        <w:t>;</w:t>
      </w:r>
    </w:p>
    <w:p w:rsidR="00A935E5" w:rsidRDefault="00386C56" w:rsidP="00A935E5">
      <w:pPr>
        <w:tabs>
          <w:tab w:val="left" w:pos="425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>
        <w:rPr>
          <w:rFonts w:ascii="Times New Roman" w:eastAsia="Calibri" w:hAnsi="Times New Roman"/>
          <w:sz w:val="28"/>
          <w:szCs w:val="28"/>
          <w:lang w:eastAsia="ar-SA"/>
        </w:rPr>
        <w:t xml:space="preserve">2) при </w:t>
      </w:r>
      <w:r w:rsidR="00AD760B">
        <w:rPr>
          <w:rFonts w:ascii="Times New Roman" w:eastAsia="Calibri" w:hAnsi="Times New Roman"/>
          <w:sz w:val="28"/>
          <w:szCs w:val="28"/>
          <w:lang w:eastAsia="ar-SA"/>
        </w:rPr>
        <w:t xml:space="preserve">выполнении работ </w:t>
      </w:r>
      <w:r w:rsidR="00A935E5">
        <w:rPr>
          <w:rFonts w:ascii="Times New Roman" w:eastAsia="Calibri" w:hAnsi="Times New Roman"/>
          <w:sz w:val="28"/>
          <w:szCs w:val="28"/>
          <w:lang w:eastAsia="ar-SA"/>
        </w:rPr>
        <w:t>по организации и проведению мероприятий, перечисленных в разделе 3 Графика:</w:t>
      </w:r>
    </w:p>
    <w:p w:rsidR="00AD760B" w:rsidRPr="00AB47C8" w:rsidRDefault="00AD760B" w:rsidP="00AD760B">
      <w:pPr>
        <w:tabs>
          <w:tab w:val="left" w:pos="425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>
        <w:rPr>
          <w:rFonts w:ascii="Times New Roman" w:eastAsia="Calibri" w:hAnsi="Times New Roman"/>
          <w:sz w:val="28"/>
          <w:szCs w:val="28"/>
          <w:lang w:eastAsia="ar-SA"/>
        </w:rPr>
        <w:t>а</w:t>
      </w:r>
      <w:r w:rsidRPr="00AB47C8">
        <w:rPr>
          <w:rFonts w:ascii="Times New Roman" w:eastAsia="Calibri" w:hAnsi="Times New Roman"/>
          <w:sz w:val="28"/>
          <w:szCs w:val="28"/>
          <w:lang w:eastAsia="ar-SA"/>
        </w:rPr>
        <w:t xml:space="preserve">) за счет средств субсидий из краевого бюджета на финансовое обеспечение выполнения государственного задания на оказание государственных услуг (выполнение работ) на 2023 год оплатить расходы на </w:t>
      </w:r>
      <w:r>
        <w:rPr>
          <w:rFonts w:ascii="Times New Roman" w:eastAsia="Calibri" w:hAnsi="Times New Roman"/>
          <w:sz w:val="28"/>
          <w:szCs w:val="28"/>
          <w:lang w:eastAsia="ar-SA"/>
        </w:rPr>
        <w:t>создание и выпуск методических разработок</w:t>
      </w:r>
      <w:r w:rsidRPr="00AB47C8">
        <w:rPr>
          <w:rFonts w:ascii="Times New Roman" w:eastAsia="Calibri" w:hAnsi="Times New Roman"/>
          <w:sz w:val="28"/>
          <w:szCs w:val="28"/>
          <w:lang w:eastAsia="ar-SA"/>
        </w:rPr>
        <w:t>;</w:t>
      </w:r>
    </w:p>
    <w:p w:rsidR="00AD760B" w:rsidRPr="00AB47C8" w:rsidRDefault="00AD760B" w:rsidP="001D135A">
      <w:pPr>
        <w:tabs>
          <w:tab w:val="left" w:pos="425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>
        <w:rPr>
          <w:rFonts w:ascii="Times New Roman" w:eastAsia="Calibri" w:hAnsi="Times New Roman"/>
          <w:sz w:val="28"/>
          <w:szCs w:val="28"/>
          <w:lang w:eastAsia="ar-SA"/>
        </w:rPr>
        <w:lastRenderedPageBreak/>
        <w:t>б</w:t>
      </w:r>
      <w:r w:rsidRPr="00AB47C8">
        <w:rPr>
          <w:rFonts w:ascii="Times New Roman" w:eastAsia="Calibri" w:hAnsi="Times New Roman"/>
          <w:sz w:val="28"/>
          <w:szCs w:val="28"/>
          <w:lang w:eastAsia="ar-SA"/>
        </w:rPr>
        <w:t xml:space="preserve">) </w:t>
      </w:r>
      <w:r w:rsidR="000A5292">
        <w:rPr>
          <w:rFonts w:ascii="Times New Roman" w:eastAsia="Calibri" w:hAnsi="Times New Roman"/>
          <w:sz w:val="28"/>
          <w:szCs w:val="28"/>
          <w:lang w:eastAsia="ar-SA"/>
        </w:rPr>
        <w:t>обеспечить распространение методических разработо</w:t>
      </w:r>
      <w:r w:rsidR="001D135A">
        <w:rPr>
          <w:rFonts w:ascii="Times New Roman" w:eastAsia="Calibri" w:hAnsi="Times New Roman"/>
          <w:sz w:val="28"/>
          <w:szCs w:val="28"/>
          <w:lang w:eastAsia="ar-SA"/>
        </w:rPr>
        <w:t>к путем направления в адрес ПОО</w:t>
      </w:r>
      <w:r>
        <w:rPr>
          <w:rFonts w:ascii="Times New Roman" w:eastAsia="Calibri" w:hAnsi="Times New Roman"/>
          <w:sz w:val="28"/>
          <w:szCs w:val="28"/>
          <w:lang w:eastAsia="ar-SA"/>
        </w:rPr>
        <w:t>.</w:t>
      </w:r>
    </w:p>
    <w:p w:rsidR="00D10A06" w:rsidRPr="00AB47C8" w:rsidRDefault="004C5D8F" w:rsidP="00AB47C8">
      <w:pPr>
        <w:pStyle w:val="a3"/>
        <w:ind w:left="0" w:firstLine="709"/>
        <w:contextualSpacing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D10A06" w:rsidRPr="00AB47C8">
        <w:rPr>
          <w:sz w:val="28"/>
          <w:szCs w:val="28"/>
          <w:lang w:val="ru-RU"/>
        </w:rPr>
        <w:t>.</w:t>
      </w:r>
      <w:r w:rsidR="00D10A06" w:rsidRPr="00AB47C8">
        <w:rPr>
          <w:sz w:val="28"/>
          <w:szCs w:val="28"/>
        </w:rPr>
        <w:t> </w:t>
      </w:r>
      <w:r w:rsidR="00D10A06" w:rsidRPr="00AB47C8">
        <w:rPr>
          <w:sz w:val="28"/>
          <w:szCs w:val="28"/>
          <w:lang w:val="ru-RU"/>
        </w:rPr>
        <w:t xml:space="preserve">Руководителям </w:t>
      </w:r>
      <w:r w:rsidR="00F940BB">
        <w:rPr>
          <w:sz w:val="28"/>
          <w:szCs w:val="28"/>
          <w:lang w:val="ru-RU"/>
        </w:rPr>
        <w:t>ПОО</w:t>
      </w:r>
      <w:r w:rsidR="00B17DEA">
        <w:rPr>
          <w:sz w:val="28"/>
          <w:szCs w:val="28"/>
          <w:lang w:val="ru-RU"/>
        </w:rPr>
        <w:t xml:space="preserve"> рекомендовано</w:t>
      </w:r>
      <w:r w:rsidR="00F940BB">
        <w:rPr>
          <w:sz w:val="28"/>
          <w:szCs w:val="28"/>
          <w:lang w:val="ru-RU"/>
        </w:rPr>
        <w:t>:</w:t>
      </w:r>
    </w:p>
    <w:p w:rsidR="00D10A06" w:rsidRPr="00AB47C8" w:rsidRDefault="00D10A06" w:rsidP="00AB47C8">
      <w:pPr>
        <w:shd w:val="clear" w:color="auto" w:fill="FFFFFF"/>
        <w:tabs>
          <w:tab w:val="left" w:pos="1997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AB47C8">
        <w:rPr>
          <w:rFonts w:ascii="Times New Roman" w:hAnsi="Times New Roman"/>
          <w:spacing w:val="-6"/>
          <w:sz w:val="28"/>
          <w:szCs w:val="28"/>
        </w:rPr>
        <w:t>1</w:t>
      </w:r>
      <w:r w:rsidRPr="00AB47C8">
        <w:rPr>
          <w:rFonts w:ascii="Times New Roman" w:hAnsi="Times New Roman"/>
          <w:spacing w:val="-4"/>
          <w:sz w:val="28"/>
          <w:szCs w:val="28"/>
        </w:rPr>
        <w:t>) в срок</w:t>
      </w:r>
      <w:r w:rsidR="00F22795">
        <w:rPr>
          <w:rFonts w:ascii="Times New Roman" w:hAnsi="Times New Roman"/>
          <w:spacing w:val="-4"/>
          <w:sz w:val="28"/>
          <w:szCs w:val="28"/>
        </w:rPr>
        <w:t xml:space="preserve">и, установленные </w:t>
      </w:r>
      <w:r w:rsidR="00F22795" w:rsidRPr="009A603C">
        <w:rPr>
          <w:rFonts w:ascii="Times New Roman" w:eastAsia="Calibri" w:hAnsi="Times New Roman"/>
          <w:sz w:val="28"/>
          <w:szCs w:val="28"/>
          <w:lang w:eastAsia="ar-SA"/>
        </w:rPr>
        <w:t>По</w:t>
      </w:r>
      <w:r w:rsidR="00F22795">
        <w:rPr>
          <w:rFonts w:ascii="Times New Roman" w:eastAsia="Calibri" w:hAnsi="Times New Roman"/>
          <w:sz w:val="28"/>
          <w:szCs w:val="28"/>
          <w:lang w:eastAsia="ar-SA"/>
        </w:rPr>
        <w:t>ложениями об</w:t>
      </w:r>
      <w:r w:rsidR="00F22795" w:rsidRPr="009A603C">
        <w:rPr>
          <w:rFonts w:ascii="Times New Roman" w:eastAsia="Calibri" w:hAnsi="Times New Roman"/>
          <w:sz w:val="28"/>
          <w:szCs w:val="28"/>
          <w:lang w:eastAsia="ar-SA"/>
        </w:rPr>
        <w:t xml:space="preserve"> организации и проведени</w:t>
      </w:r>
      <w:r w:rsidR="00F22795">
        <w:rPr>
          <w:rFonts w:ascii="Times New Roman" w:eastAsia="Calibri" w:hAnsi="Times New Roman"/>
          <w:sz w:val="28"/>
          <w:szCs w:val="28"/>
          <w:lang w:eastAsia="ar-SA"/>
        </w:rPr>
        <w:t>и мероприятий</w:t>
      </w:r>
      <w:r w:rsidRPr="00AB47C8">
        <w:rPr>
          <w:rFonts w:ascii="Times New Roman" w:hAnsi="Times New Roman"/>
          <w:spacing w:val="-6"/>
          <w:sz w:val="28"/>
          <w:szCs w:val="28"/>
        </w:rPr>
        <w:t xml:space="preserve">, представить в </w:t>
      </w:r>
      <w:r w:rsidR="00F22795">
        <w:rPr>
          <w:rFonts w:ascii="Times New Roman" w:hAnsi="Times New Roman"/>
          <w:spacing w:val="-6"/>
          <w:sz w:val="28"/>
          <w:szCs w:val="28"/>
        </w:rPr>
        <w:t>ПОО, перечисленные в Графике,</w:t>
      </w:r>
      <w:r w:rsidRPr="00AB47C8">
        <w:rPr>
          <w:rFonts w:ascii="Times New Roman" w:hAnsi="Times New Roman"/>
          <w:spacing w:val="-6"/>
          <w:sz w:val="28"/>
          <w:szCs w:val="28"/>
        </w:rPr>
        <w:t xml:space="preserve"> заявки на участие в</w:t>
      </w:r>
      <w:r w:rsidR="00F22795">
        <w:rPr>
          <w:rFonts w:ascii="Times New Roman" w:hAnsi="Times New Roman"/>
          <w:spacing w:val="-6"/>
          <w:sz w:val="28"/>
          <w:szCs w:val="28"/>
        </w:rPr>
        <w:t> мероприятиях</w:t>
      </w:r>
      <w:r w:rsidRPr="00AB47C8">
        <w:rPr>
          <w:rFonts w:ascii="Times New Roman" w:hAnsi="Times New Roman"/>
          <w:spacing w:val="-6"/>
          <w:sz w:val="28"/>
          <w:szCs w:val="28"/>
        </w:rPr>
        <w:t xml:space="preserve"> (далее – заявки);</w:t>
      </w:r>
    </w:p>
    <w:p w:rsidR="00D10A06" w:rsidRPr="00AB47C8" w:rsidRDefault="00D10A06" w:rsidP="00AB47C8">
      <w:pPr>
        <w:shd w:val="clear" w:color="auto" w:fill="FFFFFF"/>
        <w:tabs>
          <w:tab w:val="left" w:pos="199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47C8">
        <w:rPr>
          <w:rFonts w:ascii="Times New Roman" w:hAnsi="Times New Roman"/>
          <w:spacing w:val="-1"/>
          <w:sz w:val="28"/>
          <w:szCs w:val="28"/>
        </w:rPr>
        <w:t>2) з</w:t>
      </w:r>
      <w:r w:rsidRPr="00AB47C8">
        <w:rPr>
          <w:rFonts w:ascii="Times New Roman" w:hAnsi="Times New Roman"/>
          <w:sz w:val="28"/>
          <w:szCs w:val="28"/>
        </w:rPr>
        <w:t xml:space="preserve">а счет </w:t>
      </w:r>
      <w:r w:rsidRPr="00AB47C8">
        <w:rPr>
          <w:rFonts w:ascii="Times New Roman" w:hAnsi="Times New Roman"/>
          <w:spacing w:val="-1"/>
          <w:sz w:val="28"/>
          <w:szCs w:val="28"/>
        </w:rPr>
        <w:t xml:space="preserve">средств </w:t>
      </w:r>
      <w:r w:rsidRPr="00AB47C8">
        <w:rPr>
          <w:rFonts w:ascii="Times New Roman" w:hAnsi="Times New Roman"/>
          <w:sz w:val="28"/>
          <w:szCs w:val="28"/>
        </w:rPr>
        <w:t>от иной приносящей доход деятельности:</w:t>
      </w:r>
    </w:p>
    <w:p w:rsidR="00D10A06" w:rsidRPr="004C5D8F" w:rsidRDefault="00D10A06" w:rsidP="00AB47C8">
      <w:pPr>
        <w:shd w:val="clear" w:color="auto" w:fill="FFFFFF"/>
        <w:tabs>
          <w:tab w:val="left" w:pos="199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5D8F">
        <w:rPr>
          <w:rFonts w:ascii="Times New Roman" w:hAnsi="Times New Roman"/>
          <w:sz w:val="28"/>
          <w:szCs w:val="28"/>
        </w:rPr>
        <w:t xml:space="preserve">направить </w:t>
      </w:r>
      <w:r w:rsidR="00F22795" w:rsidRPr="004C5D8F">
        <w:rPr>
          <w:rFonts w:ascii="Times New Roman" w:hAnsi="Times New Roman"/>
          <w:sz w:val="28"/>
          <w:szCs w:val="28"/>
        </w:rPr>
        <w:t>обучающихся</w:t>
      </w:r>
      <w:r w:rsidRPr="004C5D8F">
        <w:rPr>
          <w:rFonts w:ascii="Times New Roman" w:hAnsi="Times New Roman"/>
          <w:sz w:val="28"/>
          <w:szCs w:val="28"/>
        </w:rPr>
        <w:t xml:space="preserve"> для участия в </w:t>
      </w:r>
      <w:r w:rsidR="00581315" w:rsidRPr="004C5D8F">
        <w:rPr>
          <w:rFonts w:ascii="Times New Roman" w:hAnsi="Times New Roman"/>
          <w:sz w:val="28"/>
          <w:szCs w:val="28"/>
        </w:rPr>
        <w:t>мероприятиях</w:t>
      </w:r>
      <w:r w:rsidRPr="004C5D8F">
        <w:rPr>
          <w:rFonts w:ascii="Times New Roman" w:hAnsi="Times New Roman"/>
          <w:sz w:val="28"/>
          <w:szCs w:val="28"/>
        </w:rPr>
        <w:t xml:space="preserve"> в соответствии с</w:t>
      </w:r>
      <w:r w:rsidR="004C5D8F">
        <w:rPr>
          <w:rFonts w:ascii="Times New Roman" w:hAnsi="Times New Roman"/>
          <w:sz w:val="28"/>
          <w:szCs w:val="28"/>
        </w:rPr>
        <w:t> </w:t>
      </w:r>
      <w:r w:rsidRPr="004C5D8F">
        <w:rPr>
          <w:rFonts w:ascii="Times New Roman" w:hAnsi="Times New Roman"/>
          <w:sz w:val="28"/>
          <w:szCs w:val="28"/>
        </w:rPr>
        <w:t>заявками;</w:t>
      </w:r>
    </w:p>
    <w:p w:rsidR="00D10A06" w:rsidRPr="00AB47C8" w:rsidRDefault="00D10A06" w:rsidP="00AB47C8">
      <w:pPr>
        <w:shd w:val="clear" w:color="auto" w:fill="FFFFFF"/>
        <w:tabs>
          <w:tab w:val="left" w:pos="1997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AB47C8">
        <w:rPr>
          <w:rFonts w:ascii="Times New Roman" w:hAnsi="Times New Roman"/>
          <w:sz w:val="28"/>
          <w:szCs w:val="28"/>
        </w:rPr>
        <w:t>к</w:t>
      </w:r>
      <w:r w:rsidRPr="00AB47C8">
        <w:rPr>
          <w:rFonts w:ascii="Times New Roman" w:hAnsi="Times New Roman"/>
          <w:spacing w:val="-1"/>
          <w:sz w:val="28"/>
          <w:szCs w:val="28"/>
        </w:rPr>
        <w:t xml:space="preserve">омандировать </w:t>
      </w:r>
      <w:r w:rsidRPr="00AB47C8">
        <w:rPr>
          <w:rFonts w:ascii="Times New Roman" w:hAnsi="Times New Roman"/>
          <w:sz w:val="28"/>
          <w:szCs w:val="28"/>
        </w:rPr>
        <w:t xml:space="preserve">работников в качестве лиц, </w:t>
      </w:r>
      <w:r w:rsidR="005961AB">
        <w:rPr>
          <w:rFonts w:ascii="Times New Roman" w:hAnsi="Times New Roman"/>
          <w:sz w:val="28"/>
          <w:szCs w:val="28"/>
        </w:rPr>
        <w:t xml:space="preserve">сопровождающих </w:t>
      </w:r>
      <w:r w:rsidR="00581315">
        <w:rPr>
          <w:rFonts w:ascii="Times New Roman" w:hAnsi="Times New Roman"/>
          <w:sz w:val="28"/>
          <w:szCs w:val="28"/>
        </w:rPr>
        <w:t xml:space="preserve">обучающихся </w:t>
      </w:r>
      <w:r w:rsidRPr="00AB47C8">
        <w:rPr>
          <w:rFonts w:ascii="Times New Roman" w:hAnsi="Times New Roman"/>
          <w:sz w:val="28"/>
          <w:szCs w:val="28"/>
        </w:rPr>
        <w:t>для участия в</w:t>
      </w:r>
      <w:r w:rsidR="00581315">
        <w:rPr>
          <w:rFonts w:ascii="Times New Roman" w:hAnsi="Times New Roman"/>
          <w:sz w:val="28"/>
          <w:szCs w:val="28"/>
        </w:rPr>
        <w:t> мероприятиях</w:t>
      </w:r>
      <w:r w:rsidRPr="00AB47C8">
        <w:rPr>
          <w:rFonts w:ascii="Times New Roman" w:hAnsi="Times New Roman"/>
          <w:sz w:val="28"/>
          <w:szCs w:val="28"/>
        </w:rPr>
        <w:t>, н</w:t>
      </w:r>
      <w:r w:rsidRPr="00AB47C8">
        <w:rPr>
          <w:rFonts w:ascii="Times New Roman" w:hAnsi="Times New Roman"/>
          <w:spacing w:val="-1"/>
          <w:sz w:val="28"/>
          <w:szCs w:val="28"/>
        </w:rPr>
        <w:t xml:space="preserve">азначив командируемых ответственными за жизнь и здоровье </w:t>
      </w:r>
      <w:r w:rsidR="00581315">
        <w:rPr>
          <w:rFonts w:ascii="Times New Roman" w:hAnsi="Times New Roman"/>
          <w:spacing w:val="-1"/>
          <w:sz w:val="28"/>
          <w:szCs w:val="28"/>
        </w:rPr>
        <w:t>обучающихся</w:t>
      </w:r>
      <w:r w:rsidRPr="00AB47C8">
        <w:rPr>
          <w:rFonts w:ascii="Times New Roman" w:hAnsi="Times New Roman"/>
          <w:spacing w:val="-1"/>
          <w:sz w:val="28"/>
          <w:szCs w:val="28"/>
        </w:rPr>
        <w:t xml:space="preserve"> во время следования к месту проведения </w:t>
      </w:r>
      <w:r w:rsidR="00581315">
        <w:rPr>
          <w:rFonts w:ascii="Times New Roman" w:hAnsi="Times New Roman"/>
          <w:spacing w:val="-1"/>
          <w:sz w:val="28"/>
          <w:szCs w:val="28"/>
        </w:rPr>
        <w:t>мероприятий</w:t>
      </w:r>
      <w:r w:rsidRPr="00AB47C8">
        <w:rPr>
          <w:rFonts w:ascii="Times New Roman" w:hAnsi="Times New Roman"/>
          <w:spacing w:val="-1"/>
          <w:sz w:val="28"/>
          <w:szCs w:val="28"/>
        </w:rPr>
        <w:t xml:space="preserve"> и обратно.</w:t>
      </w:r>
    </w:p>
    <w:p w:rsidR="00724EF5" w:rsidRPr="00C62ABB" w:rsidRDefault="004C5D8F" w:rsidP="003E16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4</w:t>
      </w:r>
      <w:r w:rsidR="00724EF5">
        <w:rPr>
          <w:rFonts w:ascii="Times New Roman" w:hAnsi="Times New Roman"/>
          <w:sz w:val="28"/>
          <w:szCs w:val="28"/>
          <w:lang w:eastAsia="ar-SA"/>
        </w:rPr>
        <w:t>. </w:t>
      </w:r>
      <w:r w:rsidR="00724EF5" w:rsidRPr="00C62ABB">
        <w:rPr>
          <w:rFonts w:ascii="Times New Roman" w:hAnsi="Times New Roman"/>
          <w:sz w:val="28"/>
          <w:szCs w:val="28"/>
          <w:lang w:eastAsia="ar-SA"/>
        </w:rPr>
        <w:t>Контроль за выполнением насто</w:t>
      </w:r>
      <w:r w:rsidR="00724EF5">
        <w:rPr>
          <w:rFonts w:ascii="Times New Roman" w:hAnsi="Times New Roman"/>
          <w:sz w:val="28"/>
          <w:szCs w:val="28"/>
          <w:lang w:eastAsia="ar-SA"/>
        </w:rPr>
        <w:t xml:space="preserve">ящего распоряжения возложить на </w:t>
      </w:r>
      <w:r w:rsidR="002922C0">
        <w:rPr>
          <w:rFonts w:ascii="Times New Roman" w:hAnsi="Times New Roman"/>
          <w:sz w:val="28"/>
          <w:szCs w:val="28"/>
          <w:lang w:eastAsia="ar-SA"/>
        </w:rPr>
        <w:t xml:space="preserve">заместителя министра образования и науки края </w:t>
      </w:r>
      <w:r w:rsidR="000C6BDC">
        <w:rPr>
          <w:rFonts w:ascii="Times New Roman" w:hAnsi="Times New Roman"/>
          <w:sz w:val="28"/>
          <w:szCs w:val="28"/>
          <w:lang w:eastAsia="ar-SA"/>
        </w:rPr>
        <w:t>– начальника управления профессионального образования</w:t>
      </w:r>
      <w:r w:rsidR="00F255DF">
        <w:rPr>
          <w:rFonts w:ascii="Times New Roman" w:hAnsi="Times New Roman"/>
          <w:sz w:val="28"/>
          <w:szCs w:val="28"/>
          <w:lang w:eastAsia="ar-SA"/>
        </w:rPr>
        <w:t>.</w:t>
      </w:r>
      <w:r w:rsidR="000C6BDC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D06DF4" w:rsidRPr="00F255DF" w:rsidRDefault="00D06DF4" w:rsidP="00B5070A">
      <w:pPr>
        <w:tabs>
          <w:tab w:val="left" w:pos="425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0" w:name="_GoBack"/>
      <w:bookmarkEnd w:id="0"/>
    </w:p>
    <w:p w:rsidR="0031212C" w:rsidRPr="00F255DF" w:rsidRDefault="0031212C" w:rsidP="00B5070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2C60DD" w:rsidRDefault="00844222" w:rsidP="00C4784B">
      <w:pPr>
        <w:suppressAutoHyphens/>
        <w:spacing w:after="0" w:line="240" w:lineRule="exact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М</w:t>
      </w:r>
      <w:r w:rsidR="00C75796">
        <w:rPr>
          <w:rFonts w:ascii="Times New Roman" w:hAnsi="Times New Roman"/>
          <w:sz w:val="28"/>
          <w:szCs w:val="28"/>
          <w:lang w:eastAsia="ar-SA"/>
        </w:rPr>
        <w:t>инистр</w:t>
      </w:r>
      <w:r w:rsidR="00C4784B">
        <w:rPr>
          <w:rFonts w:ascii="Times New Roman" w:hAnsi="Times New Roman"/>
          <w:sz w:val="28"/>
          <w:szCs w:val="28"/>
          <w:lang w:eastAsia="ar-SA"/>
        </w:rPr>
        <w:tab/>
      </w:r>
      <w:r w:rsidR="00C4784B">
        <w:rPr>
          <w:rFonts w:ascii="Times New Roman" w:hAnsi="Times New Roman"/>
          <w:sz w:val="28"/>
          <w:szCs w:val="28"/>
          <w:lang w:eastAsia="ar-SA"/>
        </w:rPr>
        <w:tab/>
      </w:r>
      <w:r w:rsidR="00C4784B">
        <w:rPr>
          <w:rFonts w:ascii="Times New Roman" w:hAnsi="Times New Roman"/>
          <w:sz w:val="28"/>
          <w:szCs w:val="28"/>
          <w:lang w:eastAsia="ar-SA"/>
        </w:rPr>
        <w:tab/>
      </w:r>
      <w:r w:rsidR="00C4784B">
        <w:rPr>
          <w:rFonts w:ascii="Times New Roman" w:hAnsi="Times New Roman"/>
          <w:sz w:val="28"/>
          <w:szCs w:val="28"/>
          <w:lang w:eastAsia="ar-SA"/>
        </w:rPr>
        <w:tab/>
      </w:r>
      <w:r w:rsidR="00C4784B">
        <w:rPr>
          <w:rFonts w:ascii="Times New Roman" w:hAnsi="Times New Roman"/>
          <w:sz w:val="28"/>
          <w:szCs w:val="28"/>
          <w:lang w:eastAsia="ar-SA"/>
        </w:rPr>
        <w:tab/>
        <w:t xml:space="preserve">        </w:t>
      </w:r>
      <w:r w:rsidR="00C4784B">
        <w:rPr>
          <w:rFonts w:ascii="Times New Roman" w:hAnsi="Times New Roman"/>
          <w:sz w:val="28"/>
          <w:szCs w:val="28"/>
          <w:lang w:eastAsia="ar-SA"/>
        </w:rPr>
        <w:tab/>
      </w:r>
      <w:r w:rsidR="00C4784B">
        <w:rPr>
          <w:rFonts w:ascii="Times New Roman" w:hAnsi="Times New Roman"/>
          <w:sz w:val="28"/>
          <w:szCs w:val="28"/>
          <w:lang w:eastAsia="ar-SA"/>
        </w:rPr>
        <w:tab/>
        <w:t xml:space="preserve">        </w:t>
      </w:r>
      <w:r w:rsidR="001A0702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="002922C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75F70">
        <w:rPr>
          <w:rFonts w:ascii="Times New Roman" w:hAnsi="Times New Roman"/>
          <w:sz w:val="28"/>
          <w:szCs w:val="28"/>
          <w:lang w:eastAsia="ar-SA"/>
        </w:rPr>
        <w:tab/>
        <w:t xml:space="preserve">   В.</w:t>
      </w:r>
      <w:r>
        <w:rPr>
          <w:rFonts w:ascii="Times New Roman" w:hAnsi="Times New Roman"/>
          <w:sz w:val="28"/>
          <w:szCs w:val="28"/>
          <w:lang w:eastAsia="ar-SA"/>
        </w:rPr>
        <w:t xml:space="preserve">Г. </w:t>
      </w:r>
      <w:r w:rsidR="00275F70">
        <w:rPr>
          <w:rFonts w:ascii="Times New Roman" w:hAnsi="Times New Roman"/>
          <w:sz w:val="28"/>
          <w:szCs w:val="28"/>
          <w:lang w:eastAsia="ar-SA"/>
        </w:rPr>
        <w:t>Хлебникова</w:t>
      </w:r>
    </w:p>
    <w:sectPr w:rsidR="002C60DD" w:rsidSect="003E16ED">
      <w:headerReference w:type="default" r:id="rId8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708" w:rsidRDefault="00973708">
      <w:pPr>
        <w:spacing w:after="0" w:line="240" w:lineRule="auto"/>
      </w:pPr>
      <w:r>
        <w:separator/>
      </w:r>
    </w:p>
  </w:endnote>
  <w:endnote w:type="continuationSeparator" w:id="0">
    <w:p w:rsidR="00973708" w:rsidRDefault="00973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708" w:rsidRDefault="00973708">
      <w:pPr>
        <w:spacing w:after="0" w:line="240" w:lineRule="auto"/>
      </w:pPr>
      <w:r>
        <w:separator/>
      </w:r>
    </w:p>
  </w:footnote>
  <w:footnote w:type="continuationSeparator" w:id="0">
    <w:p w:rsidR="00973708" w:rsidRDefault="00973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73E" w:rsidRDefault="008A073E" w:rsidP="008A073E">
    <w:pPr>
      <w:pStyle w:val="ac"/>
      <w:jc w:val="center"/>
    </w:pPr>
    <w:r w:rsidRPr="008A073E">
      <w:rPr>
        <w:rFonts w:ascii="Times New Roman" w:hAnsi="Times New Roman"/>
        <w:sz w:val="24"/>
        <w:szCs w:val="24"/>
      </w:rPr>
      <w:fldChar w:fldCharType="begin"/>
    </w:r>
    <w:r w:rsidRPr="008A073E">
      <w:rPr>
        <w:rFonts w:ascii="Times New Roman" w:hAnsi="Times New Roman"/>
        <w:sz w:val="24"/>
        <w:szCs w:val="24"/>
      </w:rPr>
      <w:instrText>PAGE   \* MERGEFORMAT</w:instrText>
    </w:r>
    <w:r w:rsidRPr="008A073E">
      <w:rPr>
        <w:rFonts w:ascii="Times New Roman" w:hAnsi="Times New Roman"/>
        <w:sz w:val="24"/>
        <w:szCs w:val="24"/>
      </w:rPr>
      <w:fldChar w:fldCharType="separate"/>
    </w:r>
    <w:r w:rsidR="004C5D8F" w:rsidRPr="004C5D8F">
      <w:rPr>
        <w:rFonts w:ascii="Times New Roman" w:hAnsi="Times New Roman"/>
        <w:noProof/>
        <w:sz w:val="24"/>
        <w:szCs w:val="24"/>
        <w:lang w:val="ru-RU"/>
      </w:rPr>
      <w:t>2</w:t>
    </w:r>
    <w:r w:rsidRPr="008A073E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F36E703C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571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1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1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11" w:hanging="2160"/>
      </w:pPr>
    </w:lvl>
  </w:abstractNum>
  <w:abstractNum w:abstractNumId="1" w15:restartNumberingAfterBreak="0">
    <w:nsid w:val="14A7010D"/>
    <w:multiLevelType w:val="hybridMultilevel"/>
    <w:tmpl w:val="0B0C361E"/>
    <w:lvl w:ilvl="0" w:tplc="682CFE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D73351"/>
    <w:multiLevelType w:val="hybridMultilevel"/>
    <w:tmpl w:val="B7D28C3E"/>
    <w:lvl w:ilvl="0" w:tplc="75F491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0E11EE7"/>
    <w:multiLevelType w:val="hybridMultilevel"/>
    <w:tmpl w:val="F6AE0096"/>
    <w:lvl w:ilvl="0" w:tplc="1452DA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autoHyphenation/>
  <w:hyphenationZone w:val="22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DC4"/>
    <w:rsid w:val="0001134F"/>
    <w:rsid w:val="00014135"/>
    <w:rsid w:val="00017110"/>
    <w:rsid w:val="0002237D"/>
    <w:rsid w:val="00026620"/>
    <w:rsid w:val="0005134D"/>
    <w:rsid w:val="00054E21"/>
    <w:rsid w:val="00055126"/>
    <w:rsid w:val="000620A7"/>
    <w:rsid w:val="00066753"/>
    <w:rsid w:val="00071919"/>
    <w:rsid w:val="000751DC"/>
    <w:rsid w:val="00076885"/>
    <w:rsid w:val="00080B97"/>
    <w:rsid w:val="00087D6F"/>
    <w:rsid w:val="00097D01"/>
    <w:rsid w:val="000A1EFC"/>
    <w:rsid w:val="000A5292"/>
    <w:rsid w:val="000B20A5"/>
    <w:rsid w:val="000B26E9"/>
    <w:rsid w:val="000B45AB"/>
    <w:rsid w:val="000B4E0B"/>
    <w:rsid w:val="000C375E"/>
    <w:rsid w:val="000C6BDC"/>
    <w:rsid w:val="000D0035"/>
    <w:rsid w:val="000D5AED"/>
    <w:rsid w:val="000D773C"/>
    <w:rsid w:val="000E7936"/>
    <w:rsid w:val="001041C5"/>
    <w:rsid w:val="0010585C"/>
    <w:rsid w:val="0010793B"/>
    <w:rsid w:val="001109EA"/>
    <w:rsid w:val="00117624"/>
    <w:rsid w:val="001207AD"/>
    <w:rsid w:val="00132315"/>
    <w:rsid w:val="00137145"/>
    <w:rsid w:val="001374AC"/>
    <w:rsid w:val="00144BEC"/>
    <w:rsid w:val="00153608"/>
    <w:rsid w:val="0016502F"/>
    <w:rsid w:val="00166C81"/>
    <w:rsid w:val="00177CED"/>
    <w:rsid w:val="00177DF9"/>
    <w:rsid w:val="001A0702"/>
    <w:rsid w:val="001C469A"/>
    <w:rsid w:val="001D135A"/>
    <w:rsid w:val="001D2A7E"/>
    <w:rsid w:val="001F2F20"/>
    <w:rsid w:val="002027F9"/>
    <w:rsid w:val="00230D49"/>
    <w:rsid w:val="00232A5E"/>
    <w:rsid w:val="0024062A"/>
    <w:rsid w:val="00250D77"/>
    <w:rsid w:val="00251428"/>
    <w:rsid w:val="00256112"/>
    <w:rsid w:val="00264C7C"/>
    <w:rsid w:val="002655C5"/>
    <w:rsid w:val="002673F9"/>
    <w:rsid w:val="00273048"/>
    <w:rsid w:val="00275F70"/>
    <w:rsid w:val="002841DE"/>
    <w:rsid w:val="002922C0"/>
    <w:rsid w:val="00294536"/>
    <w:rsid w:val="00295091"/>
    <w:rsid w:val="002A011F"/>
    <w:rsid w:val="002A367F"/>
    <w:rsid w:val="002A4167"/>
    <w:rsid w:val="002B1C9B"/>
    <w:rsid w:val="002B6E7B"/>
    <w:rsid w:val="002C2066"/>
    <w:rsid w:val="002C4DBD"/>
    <w:rsid w:val="002C60DD"/>
    <w:rsid w:val="002D09F7"/>
    <w:rsid w:val="002D16EA"/>
    <w:rsid w:val="002D1FA5"/>
    <w:rsid w:val="002D2F5F"/>
    <w:rsid w:val="002D76D4"/>
    <w:rsid w:val="002E0278"/>
    <w:rsid w:val="002E6CB2"/>
    <w:rsid w:val="002F0B62"/>
    <w:rsid w:val="002F6AC9"/>
    <w:rsid w:val="00304C12"/>
    <w:rsid w:val="0031212C"/>
    <w:rsid w:val="00320236"/>
    <w:rsid w:val="00330DB3"/>
    <w:rsid w:val="00334450"/>
    <w:rsid w:val="00340859"/>
    <w:rsid w:val="00343A44"/>
    <w:rsid w:val="00347D99"/>
    <w:rsid w:val="00351B8A"/>
    <w:rsid w:val="0035232D"/>
    <w:rsid w:val="00354B8E"/>
    <w:rsid w:val="00371594"/>
    <w:rsid w:val="0038300B"/>
    <w:rsid w:val="00386C56"/>
    <w:rsid w:val="00397070"/>
    <w:rsid w:val="003A3623"/>
    <w:rsid w:val="003B2FC2"/>
    <w:rsid w:val="003B38D4"/>
    <w:rsid w:val="003B3F69"/>
    <w:rsid w:val="003C4E67"/>
    <w:rsid w:val="003D0F06"/>
    <w:rsid w:val="003D208B"/>
    <w:rsid w:val="003D2377"/>
    <w:rsid w:val="003D6CCA"/>
    <w:rsid w:val="003E16ED"/>
    <w:rsid w:val="003E2F99"/>
    <w:rsid w:val="003E34FA"/>
    <w:rsid w:val="003E4426"/>
    <w:rsid w:val="003E736F"/>
    <w:rsid w:val="003F1F4E"/>
    <w:rsid w:val="003F483E"/>
    <w:rsid w:val="003F49E5"/>
    <w:rsid w:val="00402EC3"/>
    <w:rsid w:val="00406C3F"/>
    <w:rsid w:val="0041505D"/>
    <w:rsid w:val="00416FD2"/>
    <w:rsid w:val="004222A3"/>
    <w:rsid w:val="004235AF"/>
    <w:rsid w:val="0044220B"/>
    <w:rsid w:val="004458FB"/>
    <w:rsid w:val="004507B2"/>
    <w:rsid w:val="0045184F"/>
    <w:rsid w:val="004600F7"/>
    <w:rsid w:val="004614E4"/>
    <w:rsid w:val="004653F0"/>
    <w:rsid w:val="0048086B"/>
    <w:rsid w:val="004970E6"/>
    <w:rsid w:val="004A3238"/>
    <w:rsid w:val="004A5237"/>
    <w:rsid w:val="004A53AA"/>
    <w:rsid w:val="004B2F52"/>
    <w:rsid w:val="004C0931"/>
    <w:rsid w:val="004C29F7"/>
    <w:rsid w:val="004C5D8F"/>
    <w:rsid w:val="004D6B42"/>
    <w:rsid w:val="004E0F32"/>
    <w:rsid w:val="004E2026"/>
    <w:rsid w:val="004E77EE"/>
    <w:rsid w:val="00516173"/>
    <w:rsid w:val="00516489"/>
    <w:rsid w:val="00517D84"/>
    <w:rsid w:val="0052362B"/>
    <w:rsid w:val="0052768F"/>
    <w:rsid w:val="005318C8"/>
    <w:rsid w:val="00566FAF"/>
    <w:rsid w:val="005703CA"/>
    <w:rsid w:val="00570799"/>
    <w:rsid w:val="00570ADF"/>
    <w:rsid w:val="00574FBE"/>
    <w:rsid w:val="00576242"/>
    <w:rsid w:val="00576CC7"/>
    <w:rsid w:val="00581315"/>
    <w:rsid w:val="00583D12"/>
    <w:rsid w:val="005875CC"/>
    <w:rsid w:val="00590B8B"/>
    <w:rsid w:val="00592AE9"/>
    <w:rsid w:val="005939D6"/>
    <w:rsid w:val="005961AB"/>
    <w:rsid w:val="00597DF2"/>
    <w:rsid w:val="005A1E80"/>
    <w:rsid w:val="005A304D"/>
    <w:rsid w:val="005C7476"/>
    <w:rsid w:val="005D0D9C"/>
    <w:rsid w:val="005D10E7"/>
    <w:rsid w:val="005D22F1"/>
    <w:rsid w:val="005D5715"/>
    <w:rsid w:val="005E161E"/>
    <w:rsid w:val="0060526A"/>
    <w:rsid w:val="00612C64"/>
    <w:rsid w:val="00612F1F"/>
    <w:rsid w:val="0062404E"/>
    <w:rsid w:val="0062488D"/>
    <w:rsid w:val="0063172A"/>
    <w:rsid w:val="006340BD"/>
    <w:rsid w:val="0064299B"/>
    <w:rsid w:val="00643D5D"/>
    <w:rsid w:val="0065024C"/>
    <w:rsid w:val="0065661D"/>
    <w:rsid w:val="0066089B"/>
    <w:rsid w:val="00665B4B"/>
    <w:rsid w:val="00665C68"/>
    <w:rsid w:val="006675D5"/>
    <w:rsid w:val="006739C9"/>
    <w:rsid w:val="00680A1A"/>
    <w:rsid w:val="00684E8D"/>
    <w:rsid w:val="006866A2"/>
    <w:rsid w:val="006A0501"/>
    <w:rsid w:val="006B7801"/>
    <w:rsid w:val="006C0DCF"/>
    <w:rsid w:val="006D2963"/>
    <w:rsid w:val="006D5D9E"/>
    <w:rsid w:val="006D6A1D"/>
    <w:rsid w:val="006E160E"/>
    <w:rsid w:val="006E27E8"/>
    <w:rsid w:val="006E7914"/>
    <w:rsid w:val="006E7B75"/>
    <w:rsid w:val="006F5F62"/>
    <w:rsid w:val="006F61CB"/>
    <w:rsid w:val="0070213B"/>
    <w:rsid w:val="007027A8"/>
    <w:rsid w:val="00707B3C"/>
    <w:rsid w:val="007139C8"/>
    <w:rsid w:val="007214D6"/>
    <w:rsid w:val="00721AB6"/>
    <w:rsid w:val="00724EF5"/>
    <w:rsid w:val="00725E52"/>
    <w:rsid w:val="007355D7"/>
    <w:rsid w:val="00736E80"/>
    <w:rsid w:val="0074066A"/>
    <w:rsid w:val="007602C0"/>
    <w:rsid w:val="007619C7"/>
    <w:rsid w:val="00763EB1"/>
    <w:rsid w:val="007652EA"/>
    <w:rsid w:val="00766566"/>
    <w:rsid w:val="00771E68"/>
    <w:rsid w:val="00793513"/>
    <w:rsid w:val="007971C0"/>
    <w:rsid w:val="007A0F46"/>
    <w:rsid w:val="007A1843"/>
    <w:rsid w:val="007B350A"/>
    <w:rsid w:val="007B64A5"/>
    <w:rsid w:val="007C6A1E"/>
    <w:rsid w:val="007C7EB6"/>
    <w:rsid w:val="007D4064"/>
    <w:rsid w:val="007D43EF"/>
    <w:rsid w:val="007E0CF1"/>
    <w:rsid w:val="007E234A"/>
    <w:rsid w:val="007E2EB4"/>
    <w:rsid w:val="007E52D9"/>
    <w:rsid w:val="007F3935"/>
    <w:rsid w:val="007F7739"/>
    <w:rsid w:val="00804A93"/>
    <w:rsid w:val="00807058"/>
    <w:rsid w:val="00807B64"/>
    <w:rsid w:val="00807F27"/>
    <w:rsid w:val="00816353"/>
    <w:rsid w:val="008166BA"/>
    <w:rsid w:val="00820FD1"/>
    <w:rsid w:val="00833D55"/>
    <w:rsid w:val="008352BE"/>
    <w:rsid w:val="00835686"/>
    <w:rsid w:val="00836D14"/>
    <w:rsid w:val="00837433"/>
    <w:rsid w:val="00843A7A"/>
    <w:rsid w:val="00844222"/>
    <w:rsid w:val="00847FB0"/>
    <w:rsid w:val="008630CE"/>
    <w:rsid w:val="008647E0"/>
    <w:rsid w:val="00881BA9"/>
    <w:rsid w:val="008849FF"/>
    <w:rsid w:val="008865B7"/>
    <w:rsid w:val="00890DA0"/>
    <w:rsid w:val="008953FB"/>
    <w:rsid w:val="008A073E"/>
    <w:rsid w:val="008A250D"/>
    <w:rsid w:val="008A386E"/>
    <w:rsid w:val="008A5658"/>
    <w:rsid w:val="008B0BD4"/>
    <w:rsid w:val="008B4E0E"/>
    <w:rsid w:val="008B7F78"/>
    <w:rsid w:val="008D0815"/>
    <w:rsid w:val="008D4BC7"/>
    <w:rsid w:val="008E2D0A"/>
    <w:rsid w:val="008E7E1B"/>
    <w:rsid w:val="008F33C3"/>
    <w:rsid w:val="00904B2D"/>
    <w:rsid w:val="00905B0F"/>
    <w:rsid w:val="00906707"/>
    <w:rsid w:val="0091092F"/>
    <w:rsid w:val="00914FD7"/>
    <w:rsid w:val="0091693B"/>
    <w:rsid w:val="00917C97"/>
    <w:rsid w:val="009422B1"/>
    <w:rsid w:val="00964C2F"/>
    <w:rsid w:val="00967E5B"/>
    <w:rsid w:val="009723E4"/>
    <w:rsid w:val="00973708"/>
    <w:rsid w:val="00982983"/>
    <w:rsid w:val="00983BBD"/>
    <w:rsid w:val="00994F28"/>
    <w:rsid w:val="00995D68"/>
    <w:rsid w:val="009A06D1"/>
    <w:rsid w:val="009A26F3"/>
    <w:rsid w:val="009A603C"/>
    <w:rsid w:val="009B0FED"/>
    <w:rsid w:val="009B2BD4"/>
    <w:rsid w:val="009B3B1B"/>
    <w:rsid w:val="009C07F8"/>
    <w:rsid w:val="009C37CA"/>
    <w:rsid w:val="009D0E3F"/>
    <w:rsid w:val="009D6464"/>
    <w:rsid w:val="009D6898"/>
    <w:rsid w:val="009E6913"/>
    <w:rsid w:val="009E791B"/>
    <w:rsid w:val="00A018D0"/>
    <w:rsid w:val="00A026CD"/>
    <w:rsid w:val="00A076DB"/>
    <w:rsid w:val="00A118B7"/>
    <w:rsid w:val="00A2069A"/>
    <w:rsid w:val="00A264D5"/>
    <w:rsid w:val="00A33B41"/>
    <w:rsid w:val="00A34461"/>
    <w:rsid w:val="00A36FCE"/>
    <w:rsid w:val="00A45F43"/>
    <w:rsid w:val="00A514C7"/>
    <w:rsid w:val="00A51652"/>
    <w:rsid w:val="00A67054"/>
    <w:rsid w:val="00A80161"/>
    <w:rsid w:val="00A85572"/>
    <w:rsid w:val="00A875AF"/>
    <w:rsid w:val="00A935E5"/>
    <w:rsid w:val="00A93E29"/>
    <w:rsid w:val="00AA0AC6"/>
    <w:rsid w:val="00AA0CDF"/>
    <w:rsid w:val="00AA4AC1"/>
    <w:rsid w:val="00AA6CBE"/>
    <w:rsid w:val="00AA77F6"/>
    <w:rsid w:val="00AB47C8"/>
    <w:rsid w:val="00AC0D4F"/>
    <w:rsid w:val="00AC6C67"/>
    <w:rsid w:val="00AD17D7"/>
    <w:rsid w:val="00AD760B"/>
    <w:rsid w:val="00AE0666"/>
    <w:rsid w:val="00AE16EC"/>
    <w:rsid w:val="00AE21E3"/>
    <w:rsid w:val="00AF2A49"/>
    <w:rsid w:val="00AF454E"/>
    <w:rsid w:val="00AF6B58"/>
    <w:rsid w:val="00AF7D84"/>
    <w:rsid w:val="00B01B4A"/>
    <w:rsid w:val="00B108FC"/>
    <w:rsid w:val="00B17DEA"/>
    <w:rsid w:val="00B21DC8"/>
    <w:rsid w:val="00B30093"/>
    <w:rsid w:val="00B35B22"/>
    <w:rsid w:val="00B3756D"/>
    <w:rsid w:val="00B5070A"/>
    <w:rsid w:val="00B6028D"/>
    <w:rsid w:val="00B62C1A"/>
    <w:rsid w:val="00B63223"/>
    <w:rsid w:val="00B638F6"/>
    <w:rsid w:val="00B676C5"/>
    <w:rsid w:val="00B70079"/>
    <w:rsid w:val="00B74638"/>
    <w:rsid w:val="00B76E11"/>
    <w:rsid w:val="00B8204E"/>
    <w:rsid w:val="00B8302B"/>
    <w:rsid w:val="00B92A08"/>
    <w:rsid w:val="00B92EA0"/>
    <w:rsid w:val="00B96821"/>
    <w:rsid w:val="00BC0513"/>
    <w:rsid w:val="00BC15C6"/>
    <w:rsid w:val="00BC3798"/>
    <w:rsid w:val="00BC4D8F"/>
    <w:rsid w:val="00BD08BA"/>
    <w:rsid w:val="00BD4EF0"/>
    <w:rsid w:val="00BD5B77"/>
    <w:rsid w:val="00BD70AF"/>
    <w:rsid w:val="00BE0418"/>
    <w:rsid w:val="00BE0F97"/>
    <w:rsid w:val="00BF0229"/>
    <w:rsid w:val="00BF5962"/>
    <w:rsid w:val="00BF709A"/>
    <w:rsid w:val="00C06E3F"/>
    <w:rsid w:val="00C14946"/>
    <w:rsid w:val="00C16EB6"/>
    <w:rsid w:val="00C17DF9"/>
    <w:rsid w:val="00C31017"/>
    <w:rsid w:val="00C31BA8"/>
    <w:rsid w:val="00C37494"/>
    <w:rsid w:val="00C4784B"/>
    <w:rsid w:val="00C51092"/>
    <w:rsid w:val="00C51512"/>
    <w:rsid w:val="00C52B15"/>
    <w:rsid w:val="00C57029"/>
    <w:rsid w:val="00C6204E"/>
    <w:rsid w:val="00C62ABB"/>
    <w:rsid w:val="00C63599"/>
    <w:rsid w:val="00C64384"/>
    <w:rsid w:val="00C75796"/>
    <w:rsid w:val="00C778D3"/>
    <w:rsid w:val="00C828E8"/>
    <w:rsid w:val="00C83F1B"/>
    <w:rsid w:val="00C8568B"/>
    <w:rsid w:val="00C85D11"/>
    <w:rsid w:val="00C96067"/>
    <w:rsid w:val="00CA161A"/>
    <w:rsid w:val="00CA4A03"/>
    <w:rsid w:val="00CA4CE6"/>
    <w:rsid w:val="00CB0529"/>
    <w:rsid w:val="00CB11F9"/>
    <w:rsid w:val="00CC2CC2"/>
    <w:rsid w:val="00CC5DB7"/>
    <w:rsid w:val="00CD2FB0"/>
    <w:rsid w:val="00CD3778"/>
    <w:rsid w:val="00CE018F"/>
    <w:rsid w:val="00CF6DCD"/>
    <w:rsid w:val="00D0190D"/>
    <w:rsid w:val="00D02841"/>
    <w:rsid w:val="00D053A4"/>
    <w:rsid w:val="00D06ADB"/>
    <w:rsid w:val="00D06DF4"/>
    <w:rsid w:val="00D10A06"/>
    <w:rsid w:val="00D10F0B"/>
    <w:rsid w:val="00D442D1"/>
    <w:rsid w:val="00D47F13"/>
    <w:rsid w:val="00D50F5B"/>
    <w:rsid w:val="00D6527D"/>
    <w:rsid w:val="00D65C38"/>
    <w:rsid w:val="00D719D7"/>
    <w:rsid w:val="00D7234E"/>
    <w:rsid w:val="00D73944"/>
    <w:rsid w:val="00D74E62"/>
    <w:rsid w:val="00D755D9"/>
    <w:rsid w:val="00D833BE"/>
    <w:rsid w:val="00D86948"/>
    <w:rsid w:val="00D915BB"/>
    <w:rsid w:val="00D91BC6"/>
    <w:rsid w:val="00DC182F"/>
    <w:rsid w:val="00DC2110"/>
    <w:rsid w:val="00DD483A"/>
    <w:rsid w:val="00DD6B70"/>
    <w:rsid w:val="00DE01D5"/>
    <w:rsid w:val="00DE7925"/>
    <w:rsid w:val="00DF16F8"/>
    <w:rsid w:val="00DF25C1"/>
    <w:rsid w:val="00E002FA"/>
    <w:rsid w:val="00E0376D"/>
    <w:rsid w:val="00E0457B"/>
    <w:rsid w:val="00E209C4"/>
    <w:rsid w:val="00E35DC4"/>
    <w:rsid w:val="00E42ED7"/>
    <w:rsid w:val="00E4688C"/>
    <w:rsid w:val="00E47507"/>
    <w:rsid w:val="00E654C9"/>
    <w:rsid w:val="00E658AA"/>
    <w:rsid w:val="00E678D7"/>
    <w:rsid w:val="00E7431A"/>
    <w:rsid w:val="00E85EF1"/>
    <w:rsid w:val="00E9007E"/>
    <w:rsid w:val="00E950B7"/>
    <w:rsid w:val="00E9728C"/>
    <w:rsid w:val="00EE2A6B"/>
    <w:rsid w:val="00EF321F"/>
    <w:rsid w:val="00EF32EB"/>
    <w:rsid w:val="00EF3372"/>
    <w:rsid w:val="00EF4796"/>
    <w:rsid w:val="00EF4AAA"/>
    <w:rsid w:val="00F00221"/>
    <w:rsid w:val="00F024BA"/>
    <w:rsid w:val="00F063D1"/>
    <w:rsid w:val="00F072C8"/>
    <w:rsid w:val="00F07FA2"/>
    <w:rsid w:val="00F17E83"/>
    <w:rsid w:val="00F22795"/>
    <w:rsid w:val="00F255DF"/>
    <w:rsid w:val="00F2619C"/>
    <w:rsid w:val="00F2670C"/>
    <w:rsid w:val="00F27B7B"/>
    <w:rsid w:val="00F30949"/>
    <w:rsid w:val="00F36087"/>
    <w:rsid w:val="00F5265D"/>
    <w:rsid w:val="00F55124"/>
    <w:rsid w:val="00F573DC"/>
    <w:rsid w:val="00F70536"/>
    <w:rsid w:val="00F802A1"/>
    <w:rsid w:val="00F940BB"/>
    <w:rsid w:val="00F95322"/>
    <w:rsid w:val="00F97888"/>
    <w:rsid w:val="00F97C21"/>
    <w:rsid w:val="00FA30F1"/>
    <w:rsid w:val="00FA3D89"/>
    <w:rsid w:val="00FB165F"/>
    <w:rsid w:val="00FB2F19"/>
    <w:rsid w:val="00FC09A1"/>
    <w:rsid w:val="00FC2745"/>
    <w:rsid w:val="00FD70D4"/>
    <w:rsid w:val="00FE1800"/>
    <w:rsid w:val="00FF53A8"/>
    <w:rsid w:val="00FF5418"/>
    <w:rsid w:val="00FF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E60EA-6FF9-43E1-8DD4-7E17180EC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5E5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4D5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45F4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FontStyle11">
    <w:name w:val="Font Style11"/>
    <w:uiPriority w:val="99"/>
    <w:rsid w:val="00BD5B77"/>
    <w:rPr>
      <w:rFonts w:ascii="Times New Roman" w:hAnsi="Times New Roman" w:cs="Times New Roman"/>
      <w:smallCaps/>
      <w:sz w:val="20"/>
      <w:szCs w:val="20"/>
    </w:rPr>
  </w:style>
  <w:style w:type="character" w:customStyle="1" w:styleId="FontStyle12">
    <w:name w:val="Font Style12"/>
    <w:uiPriority w:val="99"/>
    <w:rsid w:val="00BD5B77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BD5B77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BD5B77"/>
    <w:pPr>
      <w:spacing w:after="0" w:line="240" w:lineRule="auto"/>
      <w:ind w:left="720"/>
      <w:contextualSpacing/>
    </w:pPr>
    <w:rPr>
      <w:rFonts w:ascii="Times New Roman" w:eastAsia="Batang" w:hAnsi="Times New Roman"/>
      <w:sz w:val="24"/>
      <w:szCs w:val="24"/>
      <w:lang w:val="en-US" w:eastAsia="en-US"/>
    </w:rPr>
  </w:style>
  <w:style w:type="character" w:styleId="a4">
    <w:name w:val="Hyperlink"/>
    <w:uiPriority w:val="99"/>
    <w:unhideWhenUsed/>
    <w:rsid w:val="00BD5B77"/>
    <w:rPr>
      <w:color w:val="0000FF"/>
      <w:u w:val="single"/>
    </w:rPr>
  </w:style>
  <w:style w:type="paragraph" w:customStyle="1" w:styleId="a5">
    <w:name w:val="абзац положения"/>
    <w:basedOn w:val="a"/>
    <w:link w:val="a6"/>
    <w:rsid w:val="00BD5B77"/>
    <w:pPr>
      <w:shd w:val="clear" w:color="auto" w:fill="FFFFFF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6">
    <w:name w:val="абзац положения Знак"/>
    <w:link w:val="a5"/>
    <w:rsid w:val="00BD5B77"/>
    <w:rPr>
      <w:rFonts w:ascii="Times New Roman" w:hAnsi="Times New Roman"/>
      <w:sz w:val="28"/>
      <w:szCs w:val="28"/>
      <w:shd w:val="clear" w:color="auto" w:fill="FFFFFF"/>
    </w:rPr>
  </w:style>
  <w:style w:type="paragraph" w:styleId="a7">
    <w:name w:val="Normal (Web)"/>
    <w:basedOn w:val="a"/>
    <w:unhideWhenUsed/>
    <w:rsid w:val="00BD5B77"/>
    <w:pPr>
      <w:spacing w:before="150" w:after="75" w:line="240" w:lineRule="auto"/>
    </w:pPr>
    <w:rPr>
      <w:rFonts w:ascii="Times New Roman" w:hAnsi="Times New Roman"/>
      <w:sz w:val="24"/>
      <w:szCs w:val="24"/>
    </w:rPr>
  </w:style>
  <w:style w:type="paragraph" w:customStyle="1" w:styleId="a8">
    <w:name w:val="Заголовок положения"/>
    <w:basedOn w:val="a"/>
    <w:link w:val="a9"/>
    <w:qFormat/>
    <w:rsid w:val="00BD5B77"/>
    <w:pPr>
      <w:suppressAutoHyphens/>
      <w:spacing w:after="0" w:line="240" w:lineRule="auto"/>
      <w:jc w:val="center"/>
    </w:pPr>
    <w:rPr>
      <w:rFonts w:ascii="Times New Roman" w:hAnsi="Times New Roman"/>
      <w:b/>
      <w:bCs/>
      <w:spacing w:val="4"/>
      <w:sz w:val="28"/>
      <w:szCs w:val="28"/>
      <w:lang w:val="x-none" w:eastAsia="x-none"/>
    </w:rPr>
  </w:style>
  <w:style w:type="paragraph" w:customStyle="1" w:styleId="1">
    <w:name w:val="Заголовок положения 1"/>
    <w:basedOn w:val="a"/>
    <w:link w:val="10"/>
    <w:qFormat/>
    <w:rsid w:val="00BD5B77"/>
    <w:pPr>
      <w:suppressAutoHyphens/>
      <w:spacing w:after="0" w:line="240" w:lineRule="auto"/>
      <w:ind w:firstLine="567"/>
    </w:pPr>
    <w:rPr>
      <w:rFonts w:ascii="Times New Roman" w:hAnsi="Times New Roman"/>
      <w:b/>
      <w:bCs/>
      <w:spacing w:val="4"/>
      <w:sz w:val="28"/>
      <w:szCs w:val="28"/>
      <w:lang w:val="x-none" w:eastAsia="x-none"/>
    </w:rPr>
  </w:style>
  <w:style w:type="character" w:customStyle="1" w:styleId="a9">
    <w:name w:val="Заголовок положения Знак"/>
    <w:link w:val="a8"/>
    <w:rsid w:val="00BD5B77"/>
    <w:rPr>
      <w:rFonts w:ascii="Times New Roman" w:hAnsi="Times New Roman"/>
      <w:b/>
      <w:bCs/>
      <w:spacing w:val="4"/>
      <w:sz w:val="28"/>
      <w:szCs w:val="28"/>
    </w:rPr>
  </w:style>
  <w:style w:type="paragraph" w:customStyle="1" w:styleId="aa">
    <w:name w:val="Абзац положения"/>
    <w:basedOn w:val="a"/>
    <w:link w:val="ab"/>
    <w:qFormat/>
    <w:rsid w:val="00BD5B77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10">
    <w:name w:val="Заголовок положения 1 Знак"/>
    <w:link w:val="1"/>
    <w:rsid w:val="00BD5B77"/>
    <w:rPr>
      <w:rFonts w:ascii="Times New Roman" w:hAnsi="Times New Roman"/>
      <w:b/>
      <w:bCs/>
      <w:spacing w:val="4"/>
      <w:sz w:val="28"/>
      <w:szCs w:val="28"/>
    </w:rPr>
  </w:style>
  <w:style w:type="character" w:customStyle="1" w:styleId="ab">
    <w:name w:val="Абзац положения Знак"/>
    <w:link w:val="aa"/>
    <w:rsid w:val="00BD5B77"/>
    <w:rPr>
      <w:rFonts w:ascii="Times New Roman" w:hAnsi="Times New Roman"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232A5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232A5E"/>
    <w:rPr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232A5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232A5E"/>
    <w:rPr>
      <w:sz w:val="22"/>
      <w:szCs w:val="22"/>
    </w:rPr>
  </w:style>
  <w:style w:type="character" w:customStyle="1" w:styleId="20">
    <w:name w:val="Заголовок 2 Знак"/>
    <w:link w:val="2"/>
    <w:uiPriority w:val="9"/>
    <w:semiHidden/>
    <w:rsid w:val="00A264D5"/>
    <w:rPr>
      <w:rFonts w:ascii="Cambria" w:hAnsi="Cambria"/>
      <w:b/>
      <w:bCs/>
      <w:i/>
      <w:iCs/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DD6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DD6B70"/>
    <w:rPr>
      <w:rFonts w:ascii="Segoe UI" w:hAnsi="Segoe UI" w:cs="Segoe UI"/>
      <w:sz w:val="18"/>
      <w:szCs w:val="18"/>
    </w:rPr>
  </w:style>
  <w:style w:type="paragraph" w:styleId="af2">
    <w:name w:val="No Spacing"/>
    <w:qFormat/>
    <w:rsid w:val="001D2A7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rysheva\Application%20Data\Microsoft\&#1064;&#1072;&#1073;&#1083;&#1086;&#1085;&#1099;\Dot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A1F6A-7D64-46BF-8BF4-5376D6175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Dot1</Template>
  <TotalTime>0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MinObr</Company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Арышева</dc:creator>
  <cp:keywords/>
  <cp:lastModifiedBy>Анна Михайловна Злобина</cp:lastModifiedBy>
  <cp:revision>2</cp:revision>
  <cp:lastPrinted>2019-09-26T02:20:00Z</cp:lastPrinted>
  <dcterms:created xsi:type="dcterms:W3CDTF">2023-03-28T00:33:00Z</dcterms:created>
  <dcterms:modified xsi:type="dcterms:W3CDTF">2023-03-28T00:33:00Z</dcterms:modified>
</cp:coreProperties>
</file>